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729" w:rsidRDefault="009C7729" w:rsidP="00594791">
      <w:pPr>
        <w:rPr>
          <w:rFonts w:ascii="Times New Roman" w:hAnsi="Times New Roman"/>
          <w:sz w:val="24"/>
          <w:szCs w:val="24"/>
        </w:rPr>
      </w:pPr>
      <w:r w:rsidRPr="008F51DC">
        <w:rPr>
          <w:rFonts w:ascii="Times New Roman" w:hAnsi="Times New Roman"/>
          <w:b/>
          <w:sz w:val="28"/>
          <w:szCs w:val="28"/>
          <w:lang w:eastAsia="en-US"/>
        </w:rPr>
        <w:t>1-)</w:t>
      </w:r>
      <w:r w:rsidRPr="00594791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8F51DC">
        <w:rPr>
          <w:rFonts w:ascii="Times New Roman" w:hAnsi="Times New Roman"/>
          <w:b/>
          <w:sz w:val="24"/>
          <w:szCs w:val="24"/>
          <w:lang w:eastAsia="en-US"/>
        </w:rPr>
        <w:t>Aşağıdaki ifadelerin yanındaki boşluğa doğru ise ‘’D’’ yanlış ise ‘’Y’’ harfini yazınız.</w:t>
      </w:r>
      <w:r>
        <w:rPr>
          <w:rFonts w:ascii="Times New Roman" w:hAnsi="Times New Roman"/>
          <w:b/>
          <w:sz w:val="24"/>
          <w:szCs w:val="24"/>
          <w:lang w:eastAsia="en-US"/>
        </w:rPr>
        <w:t>(10puan)</w:t>
      </w:r>
    </w:p>
    <w:tbl>
      <w:tblPr>
        <w:tblW w:w="10924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ook w:val="00A0"/>
      </w:tblPr>
      <w:tblGrid>
        <w:gridCol w:w="456"/>
        <w:gridCol w:w="8728"/>
        <w:gridCol w:w="870"/>
        <w:gridCol w:w="870"/>
      </w:tblGrid>
      <w:tr w:rsidR="009C7729" w:rsidRPr="00923EB3" w:rsidTr="006B4CB1">
        <w:trPr>
          <w:trHeight w:val="563"/>
        </w:trPr>
        <w:tc>
          <w:tcPr>
            <w:tcW w:w="0" w:type="auto"/>
            <w:tcBorders>
              <w:top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8064A2"/>
          </w:tcPr>
          <w:p w:rsidR="009C7729" w:rsidRPr="00C523E6" w:rsidRDefault="009C7729" w:rsidP="00992103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4" w:space="0" w:color="auto"/>
            </w:tcBorders>
            <w:shd w:val="clear" w:color="auto" w:fill="8064A2"/>
          </w:tcPr>
          <w:p w:rsidR="009C7729" w:rsidRPr="00C523E6" w:rsidRDefault="009C7729" w:rsidP="00992103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8" w:space="0" w:color="FFFFFF"/>
              <w:left w:val="single" w:sz="4" w:space="0" w:color="auto"/>
              <w:bottom w:val="single" w:sz="24" w:space="0" w:color="FFFFFF"/>
              <w:right w:val="single" w:sz="4" w:space="0" w:color="auto"/>
            </w:tcBorders>
            <w:shd w:val="clear" w:color="auto" w:fill="8064A2"/>
          </w:tcPr>
          <w:p w:rsidR="009C7729" w:rsidRPr="00C909D6" w:rsidRDefault="009C7729" w:rsidP="00992103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  <w:r w:rsidRPr="00C909D6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en-US"/>
              </w:rPr>
              <w:t>Doğru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4" w:space="0" w:color="auto"/>
              <w:bottom w:val="single" w:sz="24" w:space="0" w:color="FFFFFF"/>
              <w:right w:val="single" w:sz="4" w:space="0" w:color="auto"/>
            </w:tcBorders>
            <w:shd w:val="clear" w:color="auto" w:fill="8064A2"/>
          </w:tcPr>
          <w:p w:rsidR="009C7729" w:rsidRPr="00C909D6" w:rsidRDefault="009C7729" w:rsidP="00992103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en-US"/>
              </w:rPr>
            </w:pPr>
            <w:r w:rsidRPr="00C909D6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en-US"/>
              </w:rPr>
              <w:t>Yanlış</w:t>
            </w:r>
          </w:p>
        </w:tc>
      </w:tr>
      <w:tr w:rsidR="009C7729" w:rsidRPr="00923EB3" w:rsidTr="006B4CB1">
        <w:trPr>
          <w:trHeight w:val="278"/>
        </w:trPr>
        <w:tc>
          <w:tcPr>
            <w:tcW w:w="0" w:type="auto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8064A2"/>
          </w:tcPr>
          <w:p w:rsidR="009C7729" w:rsidRPr="00C523E6" w:rsidRDefault="009C7729" w:rsidP="00992103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  <w:lang w:eastAsia="en-US"/>
              </w:rPr>
            </w:pPr>
            <w:r w:rsidRPr="00C523E6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9C7729" w:rsidRPr="00C523E6" w:rsidRDefault="009C7729" w:rsidP="009921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C523E6">
              <w:rPr>
                <w:rFonts w:ascii="Times New Roman" w:hAnsi="Times New Roman"/>
                <w:sz w:val="24"/>
                <w:szCs w:val="24"/>
                <w:lang w:eastAsia="en-US"/>
              </w:rPr>
              <w:t>Günlük yaşamda karşılaştığımız olayların ekonomik, siyasi, kültürel vb. birçok sebebi vardır.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9C7729" w:rsidRPr="00C909D6" w:rsidRDefault="009C7729" w:rsidP="00992103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</w:pPr>
            <w:r w:rsidRPr="00C909D6"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9C7729" w:rsidRPr="00C909D6" w:rsidRDefault="009C7729" w:rsidP="00992103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</w:pPr>
          </w:p>
        </w:tc>
      </w:tr>
      <w:tr w:rsidR="009C7729" w:rsidRPr="00923EB3" w:rsidTr="006B4CB1">
        <w:trPr>
          <w:trHeight w:val="513"/>
        </w:trPr>
        <w:tc>
          <w:tcPr>
            <w:tcW w:w="0" w:type="auto"/>
            <w:tcBorders>
              <w:bottom w:val="nil"/>
              <w:right w:val="single" w:sz="24" w:space="0" w:color="FFFFFF"/>
            </w:tcBorders>
            <w:shd w:val="clear" w:color="auto" w:fill="8064A2"/>
          </w:tcPr>
          <w:p w:rsidR="009C7729" w:rsidRPr="00C523E6" w:rsidRDefault="009C7729" w:rsidP="00992103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  <w:lang w:eastAsia="en-US"/>
              </w:rPr>
            </w:pPr>
            <w:r w:rsidRPr="00C523E6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9C7729" w:rsidRPr="00C523E6" w:rsidRDefault="009C7729" w:rsidP="009921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C523E6">
              <w:rPr>
                <w:rFonts w:ascii="Times New Roman" w:hAnsi="Times New Roman"/>
                <w:sz w:val="24"/>
                <w:szCs w:val="24"/>
                <w:lang w:eastAsia="en-US"/>
              </w:rPr>
              <w:t>Dünya’yı güney ve kuzey olmak üzere iki eşit parçaya böldüğü düşünülen daireye Başlangıç Meridyeni denir.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9C7729" w:rsidRPr="00C909D6" w:rsidRDefault="009C7729" w:rsidP="00992103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9C7729" w:rsidRPr="00C909D6" w:rsidRDefault="009C7729" w:rsidP="00992103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</w:pPr>
            <w:r w:rsidRPr="00C909D6"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  <w:t>X</w:t>
            </w:r>
          </w:p>
        </w:tc>
      </w:tr>
      <w:tr w:rsidR="009C7729" w:rsidRPr="00923EB3" w:rsidTr="006B4CB1">
        <w:trPr>
          <w:trHeight w:val="222"/>
        </w:trPr>
        <w:tc>
          <w:tcPr>
            <w:tcW w:w="0" w:type="auto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8064A2"/>
          </w:tcPr>
          <w:p w:rsidR="009C7729" w:rsidRPr="00C523E6" w:rsidRDefault="009C7729" w:rsidP="00992103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  <w:lang w:eastAsia="en-US"/>
              </w:rPr>
            </w:pPr>
            <w:r w:rsidRPr="00C523E6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8" w:space="0" w:color="FFFFFF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C7729" w:rsidRPr="00C523E6" w:rsidRDefault="009C7729" w:rsidP="009921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C523E6">
              <w:rPr>
                <w:rFonts w:ascii="Times New Roman" w:hAnsi="Times New Roman"/>
                <w:sz w:val="24"/>
                <w:szCs w:val="24"/>
                <w:lang w:eastAsia="en-US"/>
              </w:rPr>
              <w:t>Denizler, karalara oranla daha geç ısınır, daha geç soğur.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9C7729" w:rsidRPr="00C909D6" w:rsidRDefault="009C7729" w:rsidP="00992103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</w:pPr>
            <w:r w:rsidRPr="00C909D6"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9C7729" w:rsidRPr="00C909D6" w:rsidRDefault="009C7729" w:rsidP="00992103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</w:pPr>
          </w:p>
        </w:tc>
      </w:tr>
      <w:tr w:rsidR="009C7729" w:rsidRPr="00923EB3" w:rsidTr="006B4CB1">
        <w:trPr>
          <w:trHeight w:val="305"/>
        </w:trPr>
        <w:tc>
          <w:tcPr>
            <w:tcW w:w="0" w:type="auto"/>
            <w:tcBorders>
              <w:bottom w:val="nil"/>
              <w:right w:val="single" w:sz="24" w:space="0" w:color="FFFFFF"/>
            </w:tcBorders>
            <w:shd w:val="clear" w:color="auto" w:fill="8064A2"/>
          </w:tcPr>
          <w:p w:rsidR="009C7729" w:rsidRPr="00C523E6" w:rsidRDefault="009C7729" w:rsidP="00992103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  <w:lang w:eastAsia="en-US"/>
              </w:rPr>
            </w:pPr>
            <w:r w:rsidRPr="00C523E6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7729" w:rsidRPr="00C523E6" w:rsidRDefault="009C7729" w:rsidP="009921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C523E6">
              <w:rPr>
                <w:rFonts w:ascii="Times New Roman" w:hAnsi="Times New Roman"/>
                <w:sz w:val="24"/>
                <w:szCs w:val="24"/>
                <w:lang w:eastAsia="en-US"/>
              </w:rPr>
              <w:t>Menteşe yöresi ve Rize arıcılık faaliyetlerinin yoğun olduğu yerlerdir.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7729" w:rsidRPr="00C909D6" w:rsidRDefault="009C7729" w:rsidP="00992103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</w:pPr>
            <w:r w:rsidRPr="00C909D6"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7729" w:rsidRPr="00C909D6" w:rsidRDefault="009C7729" w:rsidP="00992103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</w:pPr>
          </w:p>
        </w:tc>
      </w:tr>
      <w:tr w:rsidR="009C7729" w:rsidRPr="00923EB3" w:rsidTr="006B4CB1">
        <w:trPr>
          <w:trHeight w:val="262"/>
        </w:trPr>
        <w:tc>
          <w:tcPr>
            <w:tcW w:w="0" w:type="auto"/>
            <w:tcBorders>
              <w:top w:val="single" w:sz="8" w:space="0" w:color="FFFFFF"/>
              <w:bottom w:val="nil"/>
              <w:right w:val="single" w:sz="24" w:space="0" w:color="FFFFFF"/>
            </w:tcBorders>
            <w:shd w:val="clear" w:color="auto" w:fill="8064A2"/>
          </w:tcPr>
          <w:p w:rsidR="009C7729" w:rsidRPr="00C523E6" w:rsidRDefault="009C7729" w:rsidP="00992103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  <w:lang w:eastAsia="en-US"/>
              </w:rPr>
            </w:pPr>
            <w:r w:rsidRPr="00C523E6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FFFFFF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C7729" w:rsidRPr="00C523E6" w:rsidRDefault="009C7729" w:rsidP="009921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C523E6">
              <w:rPr>
                <w:rFonts w:ascii="Times New Roman" w:hAnsi="Times New Roman"/>
                <w:sz w:val="24"/>
                <w:szCs w:val="24"/>
                <w:lang w:eastAsia="en-US"/>
              </w:rPr>
              <w:t>İlk Müslüman Türk Devleti Asya Hun Devletidir.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9C7729" w:rsidRPr="00C909D6" w:rsidRDefault="009C7729" w:rsidP="00992103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9C7729" w:rsidRPr="00C909D6" w:rsidRDefault="009C7729" w:rsidP="00992103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</w:pPr>
            <w:r w:rsidRPr="00C909D6"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  <w:t>X</w:t>
            </w:r>
          </w:p>
        </w:tc>
      </w:tr>
      <w:tr w:rsidR="009C7729" w:rsidRPr="00923EB3" w:rsidTr="006B4CB1">
        <w:trPr>
          <w:trHeight w:val="374"/>
        </w:trPr>
        <w:tc>
          <w:tcPr>
            <w:tcW w:w="0" w:type="auto"/>
            <w:tcBorders>
              <w:bottom w:val="nil"/>
              <w:right w:val="single" w:sz="24" w:space="0" w:color="FFFFFF"/>
            </w:tcBorders>
            <w:shd w:val="clear" w:color="auto" w:fill="8064A2"/>
          </w:tcPr>
          <w:p w:rsidR="009C7729" w:rsidRPr="00C523E6" w:rsidRDefault="009C7729" w:rsidP="00992103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  <w:lang w:eastAsia="en-US"/>
              </w:rPr>
            </w:pPr>
            <w:r w:rsidRPr="00C523E6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7729" w:rsidRPr="00C523E6" w:rsidRDefault="009C7729" w:rsidP="009921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C523E6">
              <w:rPr>
                <w:rFonts w:ascii="Times New Roman" w:hAnsi="Times New Roman"/>
                <w:sz w:val="24"/>
                <w:szCs w:val="24"/>
                <w:lang w:eastAsia="en-US"/>
              </w:rPr>
              <w:t>Kavimler Göçü sonucunda İlkçağ’dan, Orta Çağ’a geçilmiştir.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7729" w:rsidRPr="00C909D6" w:rsidRDefault="009C7729" w:rsidP="00992103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</w:pPr>
            <w:r w:rsidRPr="00C909D6"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7729" w:rsidRPr="00C909D6" w:rsidRDefault="009C7729" w:rsidP="00992103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</w:pPr>
          </w:p>
        </w:tc>
      </w:tr>
      <w:tr w:rsidR="009C7729" w:rsidRPr="00923EB3" w:rsidTr="006B4CB1">
        <w:trPr>
          <w:trHeight w:val="319"/>
        </w:trPr>
        <w:tc>
          <w:tcPr>
            <w:tcW w:w="0" w:type="auto"/>
            <w:tcBorders>
              <w:top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8064A2"/>
          </w:tcPr>
          <w:p w:rsidR="009C7729" w:rsidRPr="00C523E6" w:rsidRDefault="009C7729" w:rsidP="00992103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  <w:lang w:eastAsia="en-US"/>
              </w:rPr>
            </w:pPr>
            <w:r w:rsidRPr="00C523E6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FFFFFF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7729" w:rsidRPr="00C523E6" w:rsidRDefault="009C7729" w:rsidP="009921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C523E6">
              <w:rPr>
                <w:rFonts w:ascii="Times New Roman" w:hAnsi="Times New Roman"/>
                <w:sz w:val="24"/>
                <w:szCs w:val="24"/>
                <w:lang w:eastAsia="en-US"/>
              </w:rPr>
              <w:t>Buğday, arpa, çavdar gibi tahıllar Karadeniz Bölgesi’nde yetiştirilir.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7729" w:rsidRPr="00C909D6" w:rsidRDefault="009C7729" w:rsidP="00992103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7729" w:rsidRPr="00C909D6" w:rsidRDefault="009C7729" w:rsidP="00992103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</w:pPr>
            <w:r w:rsidRPr="00C909D6"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  <w:t>X</w:t>
            </w:r>
          </w:p>
        </w:tc>
      </w:tr>
      <w:tr w:rsidR="009C7729" w:rsidRPr="00923EB3" w:rsidTr="006B4CB1">
        <w:trPr>
          <w:trHeight w:val="411"/>
        </w:trPr>
        <w:tc>
          <w:tcPr>
            <w:tcW w:w="0" w:type="auto"/>
            <w:tcBorders>
              <w:top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8064A2"/>
          </w:tcPr>
          <w:p w:rsidR="009C7729" w:rsidRPr="00C523E6" w:rsidRDefault="009C7729" w:rsidP="00992103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  <w:lang w:eastAsia="en-US"/>
              </w:rPr>
            </w:pPr>
            <w:r w:rsidRPr="00C523E6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FFFFFF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7729" w:rsidRPr="00C523E6" w:rsidRDefault="009C7729" w:rsidP="009921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523E6">
              <w:rPr>
                <w:rFonts w:ascii="Times New Roman" w:hAnsi="Times New Roman"/>
                <w:sz w:val="24"/>
                <w:szCs w:val="24"/>
              </w:rPr>
              <w:t>Ekonomik geliri en fazla tarım sektöründen olan ülkeler gelişmiştir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7729" w:rsidRPr="00C909D6" w:rsidRDefault="009C7729" w:rsidP="00992103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7729" w:rsidRPr="00C909D6" w:rsidRDefault="009C7729" w:rsidP="00992103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</w:pPr>
            <w:r w:rsidRPr="00C909D6"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  <w:t>X</w:t>
            </w:r>
          </w:p>
        </w:tc>
      </w:tr>
      <w:tr w:rsidR="009C7729" w:rsidRPr="00923EB3" w:rsidTr="006B4CB1">
        <w:trPr>
          <w:trHeight w:val="361"/>
        </w:trPr>
        <w:tc>
          <w:tcPr>
            <w:tcW w:w="0" w:type="auto"/>
            <w:tcBorders>
              <w:top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8064A2"/>
          </w:tcPr>
          <w:p w:rsidR="009C7729" w:rsidRPr="00C523E6" w:rsidRDefault="009C7729" w:rsidP="00992103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  <w:lang w:eastAsia="en-US"/>
              </w:rPr>
            </w:pPr>
            <w:r w:rsidRPr="00C523E6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FFFFFF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7729" w:rsidRPr="00C523E6" w:rsidRDefault="009C7729" w:rsidP="00992103">
            <w:pPr>
              <w:pStyle w:val="ListParagraph"/>
              <w:numPr>
                <w:ilvl w:val="0"/>
                <w:numId w:val="3"/>
              </w:numPr>
              <w:ind w:left="0"/>
            </w:pPr>
            <w:r w:rsidRPr="00C523E6">
              <w:t>Fındık, Üzüm Bor gibi ürünleri ülkemiz ithal etmektedir.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7729" w:rsidRPr="00C909D6" w:rsidRDefault="009C7729" w:rsidP="00992103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7729" w:rsidRPr="00C909D6" w:rsidRDefault="009C7729" w:rsidP="00992103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</w:pPr>
            <w:r w:rsidRPr="00C909D6"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  <w:t>X</w:t>
            </w:r>
          </w:p>
        </w:tc>
      </w:tr>
      <w:tr w:rsidR="009C7729" w:rsidRPr="00923EB3" w:rsidTr="006B4CB1">
        <w:trPr>
          <w:trHeight w:val="202"/>
        </w:trPr>
        <w:tc>
          <w:tcPr>
            <w:tcW w:w="0" w:type="auto"/>
            <w:tcBorders>
              <w:top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8064A2"/>
          </w:tcPr>
          <w:p w:rsidR="009C7729" w:rsidRPr="00C523E6" w:rsidRDefault="009C7729" w:rsidP="00992103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  <w:lang w:eastAsia="en-US"/>
              </w:rPr>
            </w:pPr>
            <w:r w:rsidRPr="00C523E6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FFFFFF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7729" w:rsidRPr="00C523E6" w:rsidRDefault="009C7729" w:rsidP="009921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523E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Devlet v</w:t>
            </w:r>
            <w:r w:rsidRPr="00C523E6">
              <w:rPr>
                <w:rFonts w:ascii="Times New Roman" w:hAnsi="Times New Roman"/>
                <w:bCs/>
                <w:sz w:val="24"/>
                <w:szCs w:val="24"/>
              </w:rPr>
              <w:t>ergiyi herkesten eşit miktarda almalıdır.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7729" w:rsidRPr="00C909D6" w:rsidRDefault="009C7729" w:rsidP="00992103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</w:pPr>
            <w:r w:rsidRPr="00C909D6"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7729" w:rsidRPr="00C909D6" w:rsidRDefault="009C7729" w:rsidP="00992103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  <w:lang w:eastAsia="en-US"/>
              </w:rPr>
            </w:pPr>
          </w:p>
        </w:tc>
      </w:tr>
    </w:tbl>
    <w:p w:rsidR="009C7729" w:rsidRDefault="009C7729" w:rsidP="009B7946">
      <w:pPr>
        <w:rPr>
          <w:rFonts w:ascii="Times New Roman" w:hAnsi="Times New Roman"/>
          <w:b/>
          <w:sz w:val="24"/>
          <w:szCs w:val="24"/>
          <w:lang w:eastAsia="en-US"/>
        </w:rPr>
      </w:pPr>
      <w:r w:rsidRPr="00992103">
        <w:rPr>
          <w:rFonts w:ascii="Times New Roman" w:hAnsi="Times New Roman"/>
          <w:b/>
          <w:sz w:val="28"/>
          <w:szCs w:val="28"/>
          <w:lang w:eastAsia="en-US"/>
        </w:rPr>
        <w:t>2-)</w:t>
      </w:r>
      <w:r w:rsidRPr="00992103">
        <w:rPr>
          <w:rFonts w:ascii="Times New Roman" w:hAnsi="Times New Roman"/>
          <w:b/>
          <w:sz w:val="24"/>
          <w:szCs w:val="24"/>
          <w:lang w:eastAsia="en-US"/>
        </w:rPr>
        <w:t>Tabloda verilen kelimelerden uygun olanları aşağıdaki boşluklara yazınız.</w:t>
      </w:r>
      <w:r>
        <w:rPr>
          <w:rFonts w:ascii="Times New Roman" w:hAnsi="Times New Roman"/>
          <w:b/>
          <w:sz w:val="24"/>
          <w:szCs w:val="24"/>
          <w:lang w:eastAsia="en-US"/>
        </w:rPr>
        <w:t>(9puan)</w:t>
      </w:r>
    </w:p>
    <w:tbl>
      <w:tblPr>
        <w:tblW w:w="10796" w:type="dxa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single" w:sz="8" w:space="0" w:color="9BBB59"/>
          <w:insideV w:val="single" w:sz="8" w:space="0" w:color="9BBB59"/>
        </w:tblBorders>
        <w:tblLook w:val="00A0"/>
      </w:tblPr>
      <w:tblGrid>
        <w:gridCol w:w="1338"/>
        <w:gridCol w:w="1776"/>
        <w:gridCol w:w="3521"/>
        <w:gridCol w:w="1311"/>
        <w:gridCol w:w="1539"/>
        <w:gridCol w:w="1311"/>
      </w:tblGrid>
      <w:tr w:rsidR="009C7729" w:rsidRPr="00923EB3" w:rsidTr="00992103">
        <w:trPr>
          <w:trHeight w:val="20"/>
        </w:trPr>
        <w:tc>
          <w:tcPr>
            <w:tcW w:w="0" w:type="auto"/>
            <w:tcBorders>
              <w:bottom w:val="single" w:sz="18" w:space="0" w:color="9BBB59"/>
            </w:tcBorders>
          </w:tcPr>
          <w:p w:rsidR="009C7729" w:rsidRPr="00F53D6D" w:rsidRDefault="009C7729" w:rsidP="00F53D6D">
            <w:pPr>
              <w:spacing w:after="0" w:line="240" w:lineRule="auto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 xml:space="preserve">     </w:t>
            </w:r>
            <w:r w:rsidRPr="00F53D6D">
              <w:rPr>
                <w:rFonts w:ascii="Times New Roman" w:hAnsi="Times New Roman"/>
                <w:bCs/>
                <w:lang w:eastAsia="en-US"/>
              </w:rPr>
              <w:t>GAP</w:t>
            </w:r>
          </w:p>
        </w:tc>
        <w:tc>
          <w:tcPr>
            <w:tcW w:w="0" w:type="auto"/>
            <w:tcBorders>
              <w:bottom w:val="single" w:sz="18" w:space="0" w:color="9BBB59"/>
            </w:tcBorders>
          </w:tcPr>
          <w:p w:rsidR="009C7729" w:rsidRPr="0038523C" w:rsidRDefault="009C7729" w:rsidP="00F53D6D">
            <w:pPr>
              <w:spacing w:after="0" w:line="240" w:lineRule="auto"/>
              <w:jc w:val="center"/>
              <w:rPr>
                <w:rFonts w:ascii="Times New Roman" w:hAnsi="Times New Roman"/>
                <w:bCs/>
                <w:strike/>
                <w:color w:val="FF0000"/>
                <w:lang w:eastAsia="en-US"/>
              </w:rPr>
            </w:pPr>
            <w:r w:rsidRPr="0038523C">
              <w:rPr>
                <w:rFonts w:ascii="Times New Roman" w:hAnsi="Times New Roman"/>
                <w:bCs/>
                <w:strike/>
                <w:color w:val="FF0000"/>
                <w:lang w:eastAsia="en-US"/>
              </w:rPr>
              <w:t>Sümerler</w:t>
            </w:r>
          </w:p>
        </w:tc>
        <w:tc>
          <w:tcPr>
            <w:tcW w:w="0" w:type="auto"/>
            <w:tcBorders>
              <w:bottom w:val="single" w:sz="18" w:space="0" w:color="9BBB59"/>
            </w:tcBorders>
          </w:tcPr>
          <w:p w:rsidR="009C7729" w:rsidRPr="0038523C" w:rsidRDefault="009C7729" w:rsidP="00F53D6D">
            <w:pPr>
              <w:spacing w:after="0" w:line="240" w:lineRule="auto"/>
              <w:jc w:val="center"/>
              <w:rPr>
                <w:rFonts w:ascii="Times New Roman" w:hAnsi="Times New Roman"/>
                <w:bCs/>
                <w:strike/>
                <w:color w:val="FF0000"/>
                <w:lang w:eastAsia="en-US"/>
              </w:rPr>
            </w:pPr>
            <w:r w:rsidRPr="0038523C">
              <w:rPr>
                <w:rFonts w:ascii="Times New Roman" w:hAnsi="Times New Roman"/>
                <w:bCs/>
                <w:strike/>
                <w:color w:val="FF0000"/>
                <w:lang w:eastAsia="en-US"/>
              </w:rPr>
              <w:t>Tüketici Hakları Merkezi</w:t>
            </w:r>
          </w:p>
        </w:tc>
        <w:tc>
          <w:tcPr>
            <w:tcW w:w="0" w:type="auto"/>
            <w:tcBorders>
              <w:bottom w:val="single" w:sz="18" w:space="0" w:color="9BBB59"/>
            </w:tcBorders>
          </w:tcPr>
          <w:p w:rsidR="009C7729" w:rsidRPr="00F53D6D" w:rsidRDefault="009C7729" w:rsidP="00F53D6D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en-US"/>
              </w:rPr>
            </w:pPr>
            <w:r w:rsidRPr="00F53D6D">
              <w:rPr>
                <w:rFonts w:ascii="Times New Roman" w:hAnsi="Times New Roman"/>
                <w:bCs/>
                <w:lang w:eastAsia="en-US"/>
              </w:rPr>
              <w:t>Frigler</w:t>
            </w:r>
          </w:p>
        </w:tc>
        <w:tc>
          <w:tcPr>
            <w:tcW w:w="0" w:type="auto"/>
            <w:tcBorders>
              <w:bottom w:val="single" w:sz="18" w:space="0" w:color="9BBB59"/>
            </w:tcBorders>
          </w:tcPr>
          <w:p w:rsidR="009C7729" w:rsidRPr="00F53D6D" w:rsidRDefault="009C7729" w:rsidP="00F53D6D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en-US"/>
              </w:rPr>
            </w:pPr>
            <w:r w:rsidRPr="00F53D6D">
              <w:rPr>
                <w:rFonts w:ascii="Times New Roman" w:hAnsi="Times New Roman"/>
                <w:bCs/>
                <w:lang w:eastAsia="en-US"/>
              </w:rPr>
              <w:t>Enlem</w:t>
            </w:r>
          </w:p>
        </w:tc>
        <w:tc>
          <w:tcPr>
            <w:tcW w:w="0" w:type="auto"/>
            <w:tcBorders>
              <w:bottom w:val="single" w:sz="18" w:space="0" w:color="9BBB59"/>
            </w:tcBorders>
          </w:tcPr>
          <w:p w:rsidR="009C7729" w:rsidRPr="0038523C" w:rsidRDefault="009C7729" w:rsidP="00F53D6D">
            <w:pPr>
              <w:spacing w:after="0" w:line="240" w:lineRule="auto"/>
              <w:jc w:val="center"/>
              <w:rPr>
                <w:rFonts w:ascii="Times New Roman" w:hAnsi="Times New Roman"/>
                <w:bCs/>
                <w:strike/>
                <w:color w:val="FF0000"/>
                <w:lang w:eastAsia="en-US"/>
              </w:rPr>
            </w:pPr>
            <w:r w:rsidRPr="0038523C">
              <w:rPr>
                <w:rFonts w:ascii="Times New Roman" w:hAnsi="Times New Roman"/>
                <w:bCs/>
                <w:strike/>
                <w:color w:val="FF0000"/>
                <w:lang w:eastAsia="en-US"/>
              </w:rPr>
              <w:t>Asurlar</w:t>
            </w:r>
          </w:p>
        </w:tc>
      </w:tr>
      <w:tr w:rsidR="009C7729" w:rsidRPr="00923EB3" w:rsidTr="00992103">
        <w:trPr>
          <w:trHeight w:val="20"/>
        </w:trPr>
        <w:tc>
          <w:tcPr>
            <w:tcW w:w="0" w:type="auto"/>
            <w:shd w:val="clear" w:color="auto" w:fill="E6EED5"/>
          </w:tcPr>
          <w:p w:rsidR="009C7729" w:rsidRPr="0038523C" w:rsidRDefault="009C7729" w:rsidP="00F53D6D">
            <w:pPr>
              <w:spacing w:after="0" w:line="240" w:lineRule="auto"/>
              <w:jc w:val="center"/>
              <w:rPr>
                <w:rFonts w:ascii="Times New Roman" w:hAnsi="Times New Roman"/>
                <w:bCs/>
                <w:strike/>
                <w:color w:val="FF0000"/>
                <w:lang w:eastAsia="en-US"/>
              </w:rPr>
            </w:pPr>
            <w:r w:rsidRPr="0038523C">
              <w:rPr>
                <w:rFonts w:ascii="Times New Roman" w:hAnsi="Times New Roman"/>
                <w:bCs/>
                <w:strike/>
                <w:color w:val="FF0000"/>
                <w:lang w:eastAsia="en-US"/>
              </w:rPr>
              <w:t>Kut</w:t>
            </w:r>
          </w:p>
        </w:tc>
        <w:tc>
          <w:tcPr>
            <w:tcW w:w="0" w:type="auto"/>
            <w:shd w:val="clear" w:color="auto" w:fill="E6EED5"/>
          </w:tcPr>
          <w:p w:rsidR="009C7729" w:rsidRPr="00F53D6D" w:rsidRDefault="009C7729" w:rsidP="00F53D6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53D6D">
              <w:rPr>
                <w:rFonts w:ascii="Times New Roman" w:hAnsi="Times New Roman"/>
                <w:lang w:eastAsia="en-US"/>
              </w:rPr>
              <w:t>Halk Evleri</w:t>
            </w:r>
          </w:p>
        </w:tc>
        <w:tc>
          <w:tcPr>
            <w:tcW w:w="0" w:type="auto"/>
            <w:shd w:val="clear" w:color="auto" w:fill="E6EED5"/>
          </w:tcPr>
          <w:p w:rsidR="009C7729" w:rsidRPr="00F53D6D" w:rsidRDefault="009C7729" w:rsidP="00F53D6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53D6D">
              <w:rPr>
                <w:rFonts w:ascii="Times New Roman" w:hAnsi="Times New Roman"/>
                <w:lang w:eastAsia="en-US"/>
              </w:rPr>
              <w:t>Türk Tarih Kurumu</w:t>
            </w:r>
          </w:p>
        </w:tc>
        <w:tc>
          <w:tcPr>
            <w:tcW w:w="0" w:type="auto"/>
            <w:shd w:val="clear" w:color="auto" w:fill="E6EED5"/>
          </w:tcPr>
          <w:p w:rsidR="009C7729" w:rsidRPr="00F53D6D" w:rsidRDefault="009C7729" w:rsidP="00F53D6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53D6D">
              <w:rPr>
                <w:rFonts w:ascii="Times New Roman" w:hAnsi="Times New Roman"/>
                <w:lang w:eastAsia="en-US"/>
              </w:rPr>
              <w:t>Ekvator</w:t>
            </w:r>
          </w:p>
        </w:tc>
        <w:tc>
          <w:tcPr>
            <w:tcW w:w="0" w:type="auto"/>
            <w:shd w:val="clear" w:color="auto" w:fill="E6EED5"/>
          </w:tcPr>
          <w:p w:rsidR="009C7729" w:rsidRPr="00F53D6D" w:rsidRDefault="009C7729" w:rsidP="00F53D6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53D6D">
              <w:rPr>
                <w:rFonts w:ascii="Times New Roman" w:hAnsi="Times New Roman"/>
                <w:lang w:eastAsia="en-US"/>
              </w:rPr>
              <w:t>Paralel</w:t>
            </w:r>
          </w:p>
        </w:tc>
        <w:tc>
          <w:tcPr>
            <w:tcW w:w="0" w:type="auto"/>
            <w:shd w:val="clear" w:color="auto" w:fill="E6EED5"/>
          </w:tcPr>
          <w:p w:rsidR="009C7729" w:rsidRPr="00F53D6D" w:rsidRDefault="009C7729" w:rsidP="00F53D6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53D6D">
              <w:rPr>
                <w:rFonts w:ascii="Times New Roman" w:hAnsi="Times New Roman"/>
                <w:lang w:eastAsia="en-US"/>
              </w:rPr>
              <w:t>Hititler</w:t>
            </w:r>
          </w:p>
        </w:tc>
      </w:tr>
      <w:tr w:rsidR="009C7729" w:rsidRPr="00923EB3" w:rsidTr="00992103">
        <w:trPr>
          <w:trHeight w:val="20"/>
        </w:trPr>
        <w:tc>
          <w:tcPr>
            <w:tcW w:w="0" w:type="auto"/>
          </w:tcPr>
          <w:p w:rsidR="009C7729" w:rsidRPr="0038523C" w:rsidRDefault="009C7729" w:rsidP="00F53D6D">
            <w:pPr>
              <w:spacing w:after="0" w:line="240" w:lineRule="auto"/>
              <w:jc w:val="center"/>
              <w:rPr>
                <w:rFonts w:ascii="Times New Roman" w:hAnsi="Times New Roman"/>
                <w:bCs/>
                <w:strike/>
                <w:color w:val="FF0000"/>
                <w:lang w:eastAsia="en-US"/>
              </w:rPr>
            </w:pPr>
            <w:r w:rsidRPr="0038523C">
              <w:rPr>
                <w:rFonts w:ascii="Times New Roman" w:hAnsi="Times New Roman"/>
                <w:bCs/>
                <w:strike/>
                <w:color w:val="FF0000"/>
                <w:lang w:eastAsia="en-US"/>
              </w:rPr>
              <w:t>DSİ</w:t>
            </w:r>
          </w:p>
        </w:tc>
        <w:tc>
          <w:tcPr>
            <w:tcW w:w="0" w:type="auto"/>
          </w:tcPr>
          <w:p w:rsidR="009C7729" w:rsidRPr="0038523C" w:rsidRDefault="009C7729" w:rsidP="00F53D6D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FF0000"/>
                <w:lang w:eastAsia="en-US"/>
              </w:rPr>
            </w:pPr>
            <w:r w:rsidRPr="0038523C">
              <w:rPr>
                <w:rFonts w:ascii="Times New Roman" w:hAnsi="Times New Roman"/>
                <w:strike/>
                <w:color w:val="FF0000"/>
                <w:lang w:eastAsia="en-US"/>
              </w:rPr>
              <w:t>Urartular</w:t>
            </w:r>
          </w:p>
        </w:tc>
        <w:tc>
          <w:tcPr>
            <w:tcW w:w="0" w:type="auto"/>
          </w:tcPr>
          <w:p w:rsidR="009C7729" w:rsidRPr="0038523C" w:rsidRDefault="009C7729" w:rsidP="00F53D6D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FF0000"/>
                <w:lang w:eastAsia="en-US"/>
              </w:rPr>
            </w:pPr>
            <w:r w:rsidRPr="0038523C">
              <w:rPr>
                <w:rFonts w:ascii="Times New Roman" w:hAnsi="Times New Roman"/>
                <w:strike/>
                <w:color w:val="FF0000"/>
                <w:lang w:eastAsia="en-US"/>
              </w:rPr>
              <w:t>Türk Dil Kurumu</w:t>
            </w:r>
          </w:p>
        </w:tc>
        <w:tc>
          <w:tcPr>
            <w:tcW w:w="0" w:type="auto"/>
          </w:tcPr>
          <w:p w:rsidR="009C7729" w:rsidRPr="0038523C" w:rsidRDefault="009C7729" w:rsidP="00F53D6D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FF0000"/>
                <w:lang w:eastAsia="en-US"/>
              </w:rPr>
            </w:pPr>
            <w:r w:rsidRPr="0038523C">
              <w:rPr>
                <w:rFonts w:ascii="Times New Roman" w:hAnsi="Times New Roman"/>
                <w:strike/>
                <w:color w:val="FF0000"/>
                <w:lang w:eastAsia="en-US"/>
              </w:rPr>
              <w:t>İyonlar</w:t>
            </w:r>
          </w:p>
        </w:tc>
        <w:tc>
          <w:tcPr>
            <w:tcW w:w="0" w:type="auto"/>
          </w:tcPr>
          <w:p w:rsidR="009C7729" w:rsidRPr="0038523C" w:rsidRDefault="009C7729" w:rsidP="00F53D6D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FF0000"/>
                <w:lang w:eastAsia="en-US"/>
              </w:rPr>
            </w:pPr>
            <w:r w:rsidRPr="0038523C">
              <w:rPr>
                <w:rFonts w:ascii="Times New Roman" w:hAnsi="Times New Roman"/>
                <w:strike/>
                <w:color w:val="FF0000"/>
                <w:lang w:eastAsia="en-US"/>
              </w:rPr>
              <w:t>Meridyen</w:t>
            </w:r>
          </w:p>
        </w:tc>
        <w:tc>
          <w:tcPr>
            <w:tcW w:w="0" w:type="auto"/>
          </w:tcPr>
          <w:p w:rsidR="009C7729" w:rsidRPr="00F53D6D" w:rsidRDefault="009C7729" w:rsidP="00F53D6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F53D6D">
              <w:rPr>
                <w:rFonts w:ascii="Times New Roman" w:hAnsi="Times New Roman"/>
                <w:lang w:eastAsia="en-US"/>
              </w:rPr>
              <w:t>Boylam</w:t>
            </w:r>
          </w:p>
        </w:tc>
      </w:tr>
    </w:tbl>
    <w:p w:rsidR="009C7729" w:rsidRPr="00C523E6" w:rsidRDefault="009C7729" w:rsidP="00C523E6">
      <w:pPr>
        <w:numPr>
          <w:ilvl w:val="0"/>
          <w:numId w:val="4"/>
        </w:numPr>
        <w:spacing w:after="0" w:line="240" w:lineRule="auto"/>
        <w:ind w:left="340" w:hanging="340"/>
        <w:contextualSpacing/>
        <w:jc w:val="both"/>
        <w:rPr>
          <w:rFonts w:ascii="Times New Roman" w:hAnsi="Times New Roman"/>
          <w:lang w:eastAsia="en-US"/>
        </w:rPr>
      </w:pPr>
      <w:r w:rsidRPr="00C523E6">
        <w:rPr>
          <w:rFonts w:ascii="Times New Roman" w:hAnsi="Times New Roman"/>
          <w:lang w:eastAsia="en-US"/>
        </w:rPr>
        <w:t>Türk dilinin öz güzelliğini ve zenginliğini meydana çıkarmak ve onu  yeryüzü dilleri arasındaki yaraşır y</w:t>
      </w:r>
      <w:r>
        <w:rPr>
          <w:rFonts w:ascii="Times New Roman" w:hAnsi="Times New Roman"/>
          <w:lang w:eastAsia="en-US"/>
        </w:rPr>
        <w:t xml:space="preserve">üksekliğe eriştirmek için  </w:t>
      </w:r>
      <w:r>
        <w:rPr>
          <w:rFonts w:ascii="Times New Roman" w:hAnsi="Times New Roman"/>
          <w:color w:val="FF0000"/>
          <w:lang w:eastAsia="en-US"/>
        </w:rPr>
        <w:t xml:space="preserve">TÜRK DİL KURUMU </w:t>
      </w:r>
      <w:r w:rsidRPr="00C523E6">
        <w:rPr>
          <w:rFonts w:ascii="Times New Roman" w:hAnsi="Times New Roman"/>
          <w:lang w:eastAsia="en-US"/>
        </w:rPr>
        <w:t xml:space="preserve"> kurulmuştur.</w:t>
      </w:r>
    </w:p>
    <w:p w:rsidR="009C7729" w:rsidRPr="00C523E6" w:rsidRDefault="009C7729" w:rsidP="00C523E6">
      <w:pPr>
        <w:numPr>
          <w:ilvl w:val="0"/>
          <w:numId w:val="4"/>
        </w:numPr>
        <w:spacing w:after="0" w:line="360" w:lineRule="auto"/>
        <w:ind w:left="340" w:hanging="340"/>
        <w:contextualSpacing/>
        <w:jc w:val="both"/>
        <w:rPr>
          <w:rFonts w:ascii="Times New Roman" w:hAnsi="Times New Roman"/>
          <w:lang w:eastAsia="en-US"/>
        </w:rPr>
      </w:pPr>
      <w:r w:rsidRPr="00C523E6">
        <w:rPr>
          <w:rFonts w:ascii="Times New Roman" w:hAnsi="Times New Roman"/>
          <w:lang w:eastAsia="en-US"/>
        </w:rPr>
        <w:t xml:space="preserve">Tüketici sorunlarına hak ve özgürlükler çerçevesinde çözüm arayışlarında yol gösteren başvurulacak kurumlardan biri </w:t>
      </w:r>
      <w:r w:rsidRPr="00A86FC6">
        <w:rPr>
          <w:rFonts w:ascii="Times New Roman" w:hAnsi="Times New Roman"/>
          <w:color w:val="FF0000"/>
          <w:lang w:eastAsia="en-US"/>
        </w:rPr>
        <w:t>TÜKETİCİ HAKLARI MERKEZİ’DİR.</w:t>
      </w:r>
    </w:p>
    <w:p w:rsidR="009C7729" w:rsidRPr="00C523E6" w:rsidRDefault="009C7729" w:rsidP="00C523E6">
      <w:pPr>
        <w:numPr>
          <w:ilvl w:val="0"/>
          <w:numId w:val="4"/>
        </w:numPr>
        <w:spacing w:after="0" w:line="360" w:lineRule="auto"/>
        <w:ind w:left="340" w:hanging="340"/>
        <w:contextualSpacing/>
        <w:rPr>
          <w:rFonts w:ascii="Times New Roman" w:hAnsi="Times New Roman"/>
          <w:lang w:eastAsia="en-US"/>
        </w:rPr>
      </w:pPr>
      <w:r w:rsidRPr="00C523E6">
        <w:rPr>
          <w:rFonts w:ascii="Times New Roman" w:hAnsi="Times New Roman"/>
          <w:lang w:eastAsia="en-US"/>
        </w:rPr>
        <w:t xml:space="preserve">Dünyayı dikine kestiği düşünülen yaylara </w:t>
      </w:r>
      <w:r w:rsidRPr="00BE5D61">
        <w:rPr>
          <w:rFonts w:ascii="Times New Roman" w:hAnsi="Times New Roman"/>
          <w:color w:val="FF0000"/>
          <w:lang w:eastAsia="en-US"/>
        </w:rPr>
        <w:t xml:space="preserve">MERİDYEN </w:t>
      </w:r>
      <w:r w:rsidRPr="00BE5D61">
        <w:rPr>
          <w:rFonts w:ascii="Times New Roman" w:hAnsi="Times New Roman"/>
          <w:color w:val="000000"/>
          <w:lang w:eastAsia="en-US"/>
        </w:rPr>
        <w:t>denir.</w:t>
      </w:r>
    </w:p>
    <w:p w:rsidR="009C7729" w:rsidRPr="00C523E6" w:rsidRDefault="009C7729" w:rsidP="00C523E6">
      <w:pPr>
        <w:numPr>
          <w:ilvl w:val="0"/>
          <w:numId w:val="4"/>
        </w:numPr>
        <w:spacing w:after="0" w:line="360" w:lineRule="auto"/>
        <w:ind w:left="340" w:hanging="340"/>
        <w:contextualSpacing/>
        <w:rPr>
          <w:rFonts w:ascii="Times New Roman" w:hAnsi="Times New Roman"/>
          <w:lang w:eastAsia="en-US"/>
        </w:rPr>
      </w:pPr>
      <w:r w:rsidRPr="00C523E6">
        <w:rPr>
          <w:rFonts w:ascii="Times New Roman" w:hAnsi="Times New Roman"/>
          <w:lang w:eastAsia="en-US"/>
        </w:rPr>
        <w:t xml:space="preserve">İlk defa yazıyı ve yazılı kanunları bulan, tapınakları olan Zigguratların üst katını gözlemevi olarak kullanan Mezopotamya uygarlığı </w:t>
      </w:r>
      <w:r w:rsidRPr="00BE5D61">
        <w:rPr>
          <w:rFonts w:ascii="Times New Roman" w:hAnsi="Times New Roman"/>
          <w:color w:val="FF0000"/>
          <w:lang w:eastAsia="en-US"/>
        </w:rPr>
        <w:t>SÜMERLER’dir.</w:t>
      </w:r>
    </w:p>
    <w:p w:rsidR="009C7729" w:rsidRPr="00C523E6" w:rsidRDefault="009C7729" w:rsidP="00C523E6">
      <w:pPr>
        <w:numPr>
          <w:ilvl w:val="0"/>
          <w:numId w:val="4"/>
        </w:numPr>
        <w:spacing w:after="0" w:line="360" w:lineRule="auto"/>
        <w:ind w:left="340" w:hanging="340"/>
        <w:contextualSpacing/>
        <w:jc w:val="both"/>
        <w:rPr>
          <w:rFonts w:ascii="Times New Roman" w:hAnsi="Times New Roman"/>
          <w:lang w:eastAsia="en-US"/>
        </w:rPr>
      </w:pPr>
      <w:r w:rsidRPr="00C523E6">
        <w:rPr>
          <w:rFonts w:ascii="Times New Roman" w:hAnsi="Times New Roman"/>
          <w:lang w:eastAsia="en-US"/>
        </w:rPr>
        <w:t xml:space="preserve">Tarım için sulama kanalları inşa eden ve ahiret inancına bağlı olarak ölenlerini eşyalarıyla birlikte  gömen uygarlık </w:t>
      </w:r>
      <w:r w:rsidRPr="00A86FC6">
        <w:rPr>
          <w:rFonts w:ascii="Times New Roman" w:hAnsi="Times New Roman"/>
          <w:color w:val="FF0000"/>
          <w:lang w:eastAsia="en-US"/>
        </w:rPr>
        <w:t>URARTULAR’dır.</w:t>
      </w:r>
    </w:p>
    <w:p w:rsidR="009C7729" w:rsidRPr="00C523E6" w:rsidRDefault="009C7729" w:rsidP="00C523E6">
      <w:pPr>
        <w:numPr>
          <w:ilvl w:val="0"/>
          <w:numId w:val="4"/>
        </w:numPr>
        <w:spacing w:after="0" w:line="360" w:lineRule="auto"/>
        <w:ind w:left="340" w:hanging="340"/>
        <w:contextualSpacing/>
        <w:rPr>
          <w:rFonts w:ascii="Times New Roman" w:hAnsi="Times New Roman"/>
          <w:b/>
          <w:lang w:eastAsia="en-US"/>
        </w:rPr>
      </w:pPr>
      <w:r w:rsidRPr="00C523E6">
        <w:rPr>
          <w:rFonts w:ascii="Times New Roman" w:hAnsi="Times New Roman"/>
          <w:lang w:eastAsia="en-US"/>
        </w:rPr>
        <w:t xml:space="preserve">Ticaret için Anadolu’ya gelen  </w:t>
      </w:r>
      <w:r w:rsidRPr="00A86FC6">
        <w:rPr>
          <w:rFonts w:ascii="Times New Roman" w:hAnsi="Times New Roman"/>
          <w:color w:val="FF0000"/>
          <w:lang w:eastAsia="en-US"/>
        </w:rPr>
        <w:t>ASURLULAR</w:t>
      </w:r>
      <w:r w:rsidRPr="00C523E6">
        <w:rPr>
          <w:rFonts w:ascii="Times New Roman" w:hAnsi="Times New Roman"/>
          <w:lang w:eastAsia="en-US"/>
        </w:rPr>
        <w:t xml:space="preserve"> çivi yazısını Anadolu uygarlıklarına öğretmişlerdir</w:t>
      </w:r>
      <w:r w:rsidRPr="00C523E6">
        <w:rPr>
          <w:rFonts w:ascii="Times New Roman" w:hAnsi="Times New Roman"/>
          <w:b/>
          <w:lang w:eastAsia="en-US"/>
        </w:rPr>
        <w:t>.</w:t>
      </w:r>
    </w:p>
    <w:p w:rsidR="009C7729" w:rsidRPr="00C523E6" w:rsidRDefault="009C7729" w:rsidP="00C523E6">
      <w:pPr>
        <w:numPr>
          <w:ilvl w:val="0"/>
          <w:numId w:val="4"/>
        </w:numPr>
        <w:spacing w:after="0" w:line="360" w:lineRule="auto"/>
        <w:ind w:left="340" w:hanging="340"/>
        <w:contextualSpacing/>
        <w:jc w:val="both"/>
        <w:rPr>
          <w:rFonts w:ascii="Times New Roman" w:hAnsi="Times New Roman"/>
          <w:lang w:eastAsia="en-US"/>
        </w:rPr>
      </w:pPr>
      <w:r w:rsidRPr="00C523E6">
        <w:rPr>
          <w:rFonts w:ascii="Times New Roman" w:hAnsi="Times New Roman"/>
          <w:lang w:eastAsia="en-US"/>
        </w:rPr>
        <w:t xml:space="preserve">Efes’te kurulan  </w:t>
      </w:r>
      <w:r w:rsidRPr="00A86FC6">
        <w:rPr>
          <w:rFonts w:ascii="Times New Roman" w:hAnsi="Times New Roman"/>
          <w:color w:val="FF0000"/>
          <w:lang w:eastAsia="en-US"/>
        </w:rPr>
        <w:t xml:space="preserve">İYONLAR </w:t>
      </w:r>
      <w:r w:rsidRPr="00C523E6">
        <w:rPr>
          <w:rFonts w:ascii="Times New Roman" w:hAnsi="Times New Roman"/>
          <w:lang w:eastAsia="en-US"/>
        </w:rPr>
        <w:t xml:space="preserve"> deniz ticaretinin getirdiği zenginlik ile bilim ve sanatta çağının en gelişmiş uygarlığını oluşturmuşlardır.</w:t>
      </w:r>
    </w:p>
    <w:p w:rsidR="009C7729" w:rsidRPr="00C523E6" w:rsidRDefault="009C7729" w:rsidP="00C523E6">
      <w:pPr>
        <w:numPr>
          <w:ilvl w:val="0"/>
          <w:numId w:val="4"/>
        </w:numPr>
        <w:tabs>
          <w:tab w:val="left" w:pos="5954"/>
        </w:tabs>
        <w:spacing w:after="0" w:line="360" w:lineRule="auto"/>
        <w:ind w:left="340" w:hanging="340"/>
        <w:contextualSpacing/>
        <w:rPr>
          <w:rFonts w:ascii="Times New Roman" w:hAnsi="Times New Roman"/>
          <w:lang w:eastAsia="en-US"/>
        </w:rPr>
      </w:pPr>
      <w:r w:rsidRPr="00C523E6">
        <w:rPr>
          <w:rFonts w:ascii="Times New Roman" w:hAnsi="Times New Roman"/>
          <w:lang w:eastAsia="en-US"/>
        </w:rPr>
        <w:t xml:space="preserve">Türklerdeki  </w:t>
      </w:r>
      <w:r w:rsidRPr="00A86FC6">
        <w:rPr>
          <w:rFonts w:ascii="Times New Roman" w:hAnsi="Times New Roman"/>
          <w:color w:val="FF0000"/>
          <w:lang w:eastAsia="en-US"/>
        </w:rPr>
        <w:t xml:space="preserve">KUT </w:t>
      </w:r>
      <w:r w:rsidRPr="00C523E6">
        <w:rPr>
          <w:rFonts w:ascii="Times New Roman" w:hAnsi="Times New Roman"/>
          <w:lang w:eastAsia="en-US"/>
        </w:rPr>
        <w:t xml:space="preserve"> inancına göre, hükümdarlık yetkisi Hakana Tanrı tarafından verilmiştir.</w:t>
      </w:r>
    </w:p>
    <w:p w:rsidR="009C7729" w:rsidRDefault="009C7729" w:rsidP="00C523E6">
      <w:pPr>
        <w:numPr>
          <w:ilvl w:val="0"/>
          <w:numId w:val="4"/>
        </w:numPr>
        <w:spacing w:after="0" w:line="360" w:lineRule="auto"/>
        <w:ind w:left="340" w:hanging="340"/>
        <w:contextualSpacing/>
        <w:rPr>
          <w:rFonts w:ascii="Times New Roman" w:hAnsi="Times New Roman"/>
          <w:lang w:eastAsia="en-US"/>
        </w:rPr>
      </w:pPr>
      <w:r w:rsidRPr="00A86FC6">
        <w:rPr>
          <w:rFonts w:ascii="Times New Roman" w:hAnsi="Times New Roman"/>
          <w:color w:val="FF0000"/>
          <w:lang w:eastAsia="en-US"/>
        </w:rPr>
        <w:t xml:space="preserve">DSİ </w:t>
      </w:r>
      <w:r w:rsidRPr="00C523E6">
        <w:rPr>
          <w:rFonts w:ascii="Times New Roman" w:hAnsi="Times New Roman"/>
          <w:lang w:eastAsia="en-US"/>
        </w:rPr>
        <w:t>kurduğu, bent, baraj ve sulama şebekesiyle tarımın sulama ihtiyacını karşılar.</w:t>
      </w:r>
    </w:p>
    <w:p w:rsidR="009C7729" w:rsidRPr="00C33BBC" w:rsidRDefault="009C7729" w:rsidP="00C33BBC">
      <w:pPr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Diyagram 128" o:spid="_x0000_s1029" type="#_x0000_t75" style="position:absolute;margin-left:40pt;margin-top:21.6pt;width:463.7pt;height:121.45pt;z-index:251628032;visibility:visible;mso-wrap-distance-left:54.12pt;mso-wrap-distance-top:24.48pt;mso-wrap-distance-right:53.7pt;mso-wrap-distance-bottom:24.07pt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">
            <v:imagedata r:id="rId7" o:title=""/>
            <o:lock v:ext="edit" aspectratio="f"/>
          </v:shape>
        </w:pict>
      </w:r>
      <w:r w:rsidRPr="00C33BBC">
        <w:rPr>
          <w:rFonts w:ascii="Times New Roman" w:hAnsi="Times New Roman"/>
          <w:b/>
          <w:sz w:val="28"/>
          <w:szCs w:val="28"/>
          <w:lang w:eastAsia="en-US"/>
        </w:rPr>
        <w:t>3-)</w:t>
      </w:r>
      <w:r w:rsidRPr="00C33BBC">
        <w:rPr>
          <w:rFonts w:ascii="Times New Roman" w:hAnsi="Times New Roman"/>
          <w:b/>
          <w:sz w:val="24"/>
          <w:szCs w:val="24"/>
          <w:lang w:eastAsia="en-US"/>
        </w:rPr>
        <w:t xml:space="preserve"> Aşağıdaki şemada boş </w:t>
      </w:r>
      <w:r>
        <w:rPr>
          <w:rFonts w:ascii="Times New Roman" w:hAnsi="Times New Roman"/>
          <w:b/>
          <w:sz w:val="24"/>
          <w:szCs w:val="24"/>
          <w:lang w:eastAsia="en-US"/>
        </w:rPr>
        <w:t>bırakılan yerleri doldurunuz.(8 puan)</w:t>
      </w:r>
    </w:p>
    <w:p w:rsidR="009C7729" w:rsidRPr="00C523E6" w:rsidRDefault="009C7729" w:rsidP="00C523E6">
      <w:pPr>
        <w:spacing w:after="0" w:line="360" w:lineRule="auto"/>
        <w:contextualSpacing/>
        <w:rPr>
          <w:rFonts w:ascii="Times New Roman" w:hAnsi="Times New Roman"/>
          <w:lang w:eastAsia="en-US"/>
        </w:rPr>
      </w:pPr>
    </w:p>
    <w:p w:rsidR="009C7729" w:rsidRDefault="009C7729" w:rsidP="009B7946">
      <w:pPr>
        <w:rPr>
          <w:rFonts w:ascii="Times New Roman" w:hAnsi="Times New Roman"/>
          <w:sz w:val="24"/>
          <w:szCs w:val="24"/>
        </w:rPr>
      </w:pPr>
    </w:p>
    <w:p w:rsidR="009C7729" w:rsidRDefault="009C7729" w:rsidP="009B7946">
      <w:pPr>
        <w:rPr>
          <w:rFonts w:ascii="Times New Roman" w:hAnsi="Times New Roman"/>
          <w:sz w:val="24"/>
          <w:szCs w:val="24"/>
        </w:rPr>
      </w:pPr>
    </w:p>
    <w:p w:rsidR="009C7729" w:rsidRDefault="009C7729" w:rsidP="0084131E">
      <w:pPr>
        <w:spacing w:after="0" w:line="240" w:lineRule="auto"/>
        <w:ind w:right="212"/>
        <w:jc w:val="both"/>
        <w:rPr>
          <w:rFonts w:ascii="Times New Roman" w:hAnsi="Times New Roman"/>
          <w:b/>
          <w:sz w:val="28"/>
          <w:szCs w:val="28"/>
        </w:rPr>
      </w:pPr>
    </w:p>
    <w:p w:rsidR="009C7729" w:rsidRDefault="009C7729" w:rsidP="0084131E">
      <w:pPr>
        <w:spacing w:after="0" w:line="240" w:lineRule="auto"/>
        <w:ind w:right="212"/>
        <w:jc w:val="both"/>
        <w:rPr>
          <w:rFonts w:ascii="Times New Roman" w:hAnsi="Times New Roman"/>
          <w:b/>
          <w:sz w:val="28"/>
          <w:szCs w:val="28"/>
        </w:rPr>
      </w:pPr>
    </w:p>
    <w:p w:rsidR="009C7729" w:rsidRPr="0084131E" w:rsidRDefault="009C7729" w:rsidP="0084131E">
      <w:pPr>
        <w:spacing w:after="0" w:line="240" w:lineRule="auto"/>
        <w:ind w:right="212"/>
        <w:jc w:val="both"/>
        <w:rPr>
          <w:rFonts w:ascii="Times New Roman" w:hAnsi="Times New Roman"/>
          <w:b/>
          <w:sz w:val="24"/>
          <w:szCs w:val="24"/>
        </w:rPr>
      </w:pPr>
      <w:r w:rsidRPr="0084131E">
        <w:rPr>
          <w:rFonts w:ascii="Times New Roman" w:hAnsi="Times New Roman"/>
          <w:b/>
          <w:sz w:val="28"/>
          <w:szCs w:val="28"/>
        </w:rPr>
        <w:t>4-)</w:t>
      </w:r>
      <w:r w:rsidRPr="0084131E">
        <w:rPr>
          <w:rFonts w:ascii="Times New Roman" w:hAnsi="Times New Roman"/>
          <w:b/>
          <w:sz w:val="24"/>
          <w:szCs w:val="24"/>
        </w:rPr>
        <w:t>Aşağıdaki kavram haritasında boş bırakılan yerleri verilenlerden yararlanarak doldurunuz</w:t>
      </w:r>
      <w:r>
        <w:rPr>
          <w:rFonts w:ascii="Times New Roman" w:hAnsi="Times New Roman"/>
          <w:b/>
          <w:sz w:val="24"/>
          <w:szCs w:val="24"/>
        </w:rPr>
        <w:t>.(16puan)</w:t>
      </w:r>
    </w:p>
    <w:p w:rsidR="009C7729" w:rsidRDefault="009C7729" w:rsidP="0084131E">
      <w:pPr>
        <w:spacing w:after="0" w:line="240" w:lineRule="auto"/>
        <w:ind w:right="212"/>
        <w:jc w:val="both"/>
        <w:rPr>
          <w:rFonts w:ascii="Tahoma" w:hAnsi="Tahoma" w:cs="Tahoma"/>
          <w:b/>
          <w:sz w:val="20"/>
          <w:szCs w:val="20"/>
        </w:rPr>
      </w:pPr>
      <w:r>
        <w:rPr>
          <w:noProof/>
        </w:rPr>
        <w:pict>
          <v:group id="Grup 10359" o:spid="_x0000_s1030" style="position:absolute;left:0;text-align:left;margin-left:75.75pt;margin-top:2.65pt;width:474.75pt;height:229.25pt;z-index:251629056" coordsize="48994,28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">
            <v:roundrect id="Yuvarlatılmış Dikdörtgen 10350" o:spid="_x0000_s1031" style="position:absolute;left:13025;top:12767;width:24067;height:284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1oyMYA&#10;AADeAAAADwAAAGRycy9kb3ducmV2LnhtbESPQUvDQBCF74L/YRnBm91YtZbYbWmFgKA9NHrwOGTH&#10;JJidDbtjG/31zkHwNsO8ee99q80UBnOklPvIDq5nBRjiJvqeWwdvr9XVEkwWZI9DZHLwTRk26/Oz&#10;FZY+nvhAx1paoyacS3TQiYyltbnpKGCexZFYbx8xBRRdU2t9wpOah8HOi2JhA/asCR2O9NhR81l/&#10;BQd5aXdS7SO9vN/K8/b+p6o5Vc5dXkzbBzBCk/yL/76fvNYvbu4UQHF0Brv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F1oyMYAAADeAAAADwAAAAAAAAAAAAAAAACYAgAAZHJz&#10;L2Rvd25yZXYueG1sUEsFBgAAAAAEAAQA9QAAAIsDAAAAAA==&#10;" strokecolor="#4f81bd" strokeweight="2pt">
              <v:textbox>
                <w:txbxContent>
                  <w:p w:rsidR="009C7729" w:rsidRPr="00C002A1" w:rsidRDefault="009C7729" w:rsidP="0084131E">
                    <w:pPr>
                      <w:jc w:val="center"/>
                      <w:rPr>
                        <w:rFonts w:ascii="Times New Roman" w:hAnsi="Times New Roman"/>
                        <w:b/>
                        <w:sz w:val="20"/>
                        <w:szCs w:val="20"/>
                      </w:rPr>
                    </w:pPr>
                    <w:r w:rsidRPr="00C002A1">
                      <w:rPr>
                        <w:rFonts w:ascii="Times New Roman" w:hAnsi="Times New Roman"/>
                        <w:b/>
                        <w:sz w:val="20"/>
                        <w:szCs w:val="20"/>
                      </w:rPr>
                      <w:t>ENERJİ KAYNAKLARI</w:t>
                    </w:r>
                  </w:p>
                </w:txbxContent>
              </v:textbox>
            </v:roundrect>
            <v:roundrect id="Yuvarlatılmış Dikdörtgen 10312" o:spid="_x0000_s1032" style="position:absolute;left:15958;top:7677;width:17596;height:284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CZacIA&#10;AADeAAAADwAAAGRycy9kb3ducmV2LnhtbERPTWvCQBC9F/oflil4KXU3KRVJXaVUxPZYLfQ6ZMck&#10;mJ0N2THGf+8KQm/zeJ+zWI2+VQP1sQlsIZsaUMRlcA1XFn73m5c5qCjIDtvAZOFCEVbLx4cFFi6c&#10;+YeGnVQqhXAs0EIt0hVax7Imj3EaOuLEHULvURLsK+16PKdw3+rcmJn22HBqqLGjz5rK4+7kLcS/&#10;IX9ez0Rnb7wxA3bb77mwtZOn8eMdlNAo/+K7+8ul+eY1y+H2TrpBL6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4JlpwgAAAN4AAAAPAAAAAAAAAAAAAAAAAJgCAABkcnMvZG93&#10;bnJldi54bWxQSwUGAAAAAAQABAD1AAAAhwMAAAAA&#10;" strokecolor="#f79646" strokeweight="2pt">
              <v:textbox>
                <w:txbxContent>
                  <w:p w:rsidR="009C7729" w:rsidRPr="00177B73" w:rsidRDefault="009C7729" w:rsidP="0084131E">
                    <w:pPr>
                      <w:jc w:val="center"/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  <w:t>Yenilenebilir</w:t>
                    </w:r>
                  </w:p>
                </w:txbxContent>
              </v:textbox>
            </v:roundrect>
            <v:roundrect id="Yuvarlatılmış Dikdörtgen 10313" o:spid="_x0000_s1033" style="position:absolute;left:15958;top:17942;width:17596;height:284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6w88sIA&#10;AADeAAAADwAAAGRycy9kb3ducmV2LnhtbERPTWvCQBC9F/wPyxS8FN2NUpHUVaQitseq4HXITpPQ&#10;7GzITmP8911B6G0e73NWm8E3qqcu1oEtZFMDirgIrubSwvm0nyxBRUF22AQmCzeKsFmPnlaYu3Dl&#10;L+qPUqoUwjFHC5VIm2sdi4o8xmloiRP3HTqPkmBXatfhNYX7Rs+MWWiPNaeGClt6r6j4Of56C/HS&#10;z152C9HZK+9Nj+3hcyls7fh52L6BEhrkX/xwf7g038yzOdzfSTfo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rDzywgAAAN4AAAAPAAAAAAAAAAAAAAAAAJgCAABkcnMvZG93&#10;bnJldi54bWxQSwUGAAAAAAQABAD1AAAAhwMAAAAA&#10;" strokecolor="#f79646" strokeweight="2pt">
              <v:textbox>
                <w:txbxContent>
                  <w:p w:rsidR="009C7729" w:rsidRPr="00177B73" w:rsidRDefault="009C7729" w:rsidP="00C002A1">
                    <w:pPr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  <w:t xml:space="preserve">                Yenilenemeyen</w:t>
                    </w:r>
                  </w:p>
                </w:txbxContent>
              </v:textbox>
            </v:round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10314" o:spid="_x0000_s1034" type="#_x0000_t32" style="position:absolute;left:24757;top:10524;width:0;height:224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68nGsQAAADeAAAADwAAAGRycy9kb3ducmV2LnhtbERP32vCMBB+H/g/hBN801SrY1SjjMGY&#10;ThisG/b1aG5NWXMpTaz1vzcDYW/38f28zW6wjeip87VjBfNZAoK4dLrmSsH31+v0CYQPyBobx6Tg&#10;Sh5229HDBjPtLvxJfR4qEUPYZ6jAhNBmUvrSkEU/cy1x5H5cZzFE2FVSd3iJ4baRiyR5lBZrjg0G&#10;W3oxVP7mZ6ugSH3Rv+9zbRbH9MOdirfVoWWlJuPheQ0i0BD+xXf3Xsf5STpfwt878Qa5v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rycaxAAAAN4AAAAPAAAAAAAAAAAA&#10;AAAAAKECAABkcnMvZG93bnJldi54bWxQSwUGAAAAAAQABAD5AAAAkgMAAAAA&#10;" strokeweight="3pt">
              <v:stroke endarrow="open"/>
              <v:shadow on="t" color="black" opacity="22937f" origin=",.5" offset="0,.63889mm"/>
            </v:shape>
            <v:shape id="Düz Ok Bağlayıcısı 10315" o:spid="_x0000_s1035" type="#_x0000_t32" style="position:absolute;left:24757;top:15613;width:0;height:232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3DCsMAAADeAAAADwAAAGRycy9kb3ducmV2LnhtbERP22oCMRB9L/QfwhT6VrP24mU1igiF&#10;9qGFqh8wbMbN0s0kbMZ1/fumIPg2h3Od5XrwreqpS01gA+NRAYq4Crbh2sBh//40A5UE2WIbmAxc&#10;KMF6dX+3xNKGM/9Qv5Na5RBOJRpwIrHUOlWOPKZRiMSZO4bOo2TY1dp2eM7hvtXPRTHRHhvODQ4j&#10;bR1Vv7uTNzB3W5Hh0kuM++9PPX39irPaGvP4MGwWoIQGuYmv7g+b5xcv4zf4fyffoF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5NwwrDAAAA3gAAAA8AAAAAAAAAAAAA&#10;AAAAoQIAAGRycy9kb3ducmV2LnhtbFBLBQYAAAAABAAEAPkAAACRAwAAAAA=&#10;" strokeweight="3pt">
              <v:stroke endarrow="open"/>
              <v:shadow on="t" color="black" opacity="22937f" origin=",.5" offset="0,.63889mm"/>
            </v:shape>
            <v:line id="Düz Bağlayıcı 10316" o:spid="_x0000_s1036" style="position:absolute;flip:y;visibility:visible" from="4226,5693" to="43812,57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gx5MUAAADeAAAADwAAAGRycy9kb3ducmV2LnhtbERPS2sCMRC+F/ofwhS81cSK0m6NIgXB&#10;ghdXS3ucbmYfdDNZkrhu/fWmUPA2H99zFqvBtqInHxrHGiZjBYK4cKbhSsPxsHl8BhEissHWMWn4&#10;pQCr5f3dAjPjzrynPo+VSCEcMtRQx9hlUoaiJoth7DrixJXOW4wJ+koaj+cUblv5pNRcWmw4NdTY&#10;0VtNxU9+shouZa5eiuPhq+w/vdt9b2brj/eZ1qOHYf0KItIQb+J/99ak+Wo6mcPfO+kGub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3gx5MUAAADeAAAADwAAAAAAAAAA&#10;AAAAAAChAgAAZHJzL2Rvd25yZXYueG1sUEsFBgAAAAAEAAQA+QAAAJMDAAAAAA==&#10;" strokecolor="#c0504d" strokeweight="2pt"/>
            <v:line id="Düz Bağlayıcı 10317" o:spid="_x0000_s1037" style="position:absolute;flip:y;visibility:visible" from="4313,22428" to="43899,225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SUf8YAAADeAAAADwAAAGRycy9kb3ducmV2LnhtbERPS2sCMRC+C/0PYQq9aWKL2m6NIgWh&#10;BS+ulvY43cw+6GayJOm69dc3BcHbfHzPWa4H24qefGgca5hOFAjiwpmGKw3Hw3b8CCJEZIOtY9Lw&#10;SwHWq5vREjPjTrynPo+VSCEcMtRQx9hlUoaiJoth4jrixJXOW4wJ+koaj6cUblt5r9RcWmw4NdTY&#10;0UtNxXf+YzWcy1w9FcfDZ9l/eLf72s42728zre9uh80ziEhDvIov7leT5quH6QL+30k3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A0lH/GAAAA3gAAAA8AAAAAAAAA&#10;AAAAAAAAoQIAAGRycy9kb3ducmV2LnhtbFBLBQYAAAAABAAEAPkAAACUAwAAAAA=&#10;" strokecolor="#c0504d" strokeweight="2pt"/>
            <v:shape id="Düz Ok Bağlayıcısı 10318" o:spid="_x0000_s1038" type="#_x0000_t32" style="position:absolute;left:4226;top:3536;width:0;height:224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88qjcYAAADeAAAADwAAAGRycy9kb3ducmV2LnhtbESPQWvCQBCF7wX/wzKCl1I30VI0dRUJ&#10;tPQkrUrPQ3aaDWZnQ3Yb03/fOQjeZnhv3vtmsxt9qwbqYxPYQD7PQBFXwTZcGzif3p5WoGJCttgG&#10;JgN/FGG3nTxssLDhyl80HFOtJIRjgQZcSl2hdawceYzz0BGL9hN6j0nWvta2x6uE+1YvsuxFe2xY&#10;Ghx2VDqqLsdfb2BVvn9+r4fqMT/EOqFbl8+xLY2ZTcf9K6hEY7qbb9cfVvCzZS688o7MoLf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vPKo3GAAAA3gAAAA8AAAAAAAAA&#10;AAAAAAAAoQIAAGRycy9kb3ducmV2LnhtbFBLBQYAAAAABAAEAPkAAACUAwAAAAA=&#10;" strokecolor="#c0504d" strokeweight="2pt">
              <v:stroke endarrow="open"/>
              <v:shadow on="t" color="black" opacity="24903f" origin=",.5" offset="0,.55556mm"/>
            </v:shape>
            <v:shape id="Düz Ok Bağlayıcısı 10319" o:spid="_x0000_s1039" type="#_x0000_t32" style="position:absolute;left:43822;top:3450;width:0;height:224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IOPFsMAAADeAAAADwAAAGRycy9kb3ducmV2LnhtbERPS2vCQBC+F/wPywi9FN3EFjHRVSRg&#10;6anUB56H7JgNZmdDdo3pv+8WBG/z8T1ntRlsI3rqfO1YQTpNQBCXTtdcKTgdd5MFCB+QNTaOScEv&#10;edisRy8rzLW78576Q6hEDGGfowITQptL6UtDFv3UtcSRu7jOYoiwq6Tu8B7DbSNnSTKXFmuODQZb&#10;KgyV18PNKlgUnz/nrC/f0m9fBTRZ8eGbQqnX8bBdggg0hKf44f7ScX7ynmbw/068Qa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SDjxbDAAAA3gAAAA8AAAAAAAAAAAAA&#10;AAAAoQIAAGRycy9kb3ducmV2LnhtbFBLBQYAAAAABAAEAPkAAACRAwAAAAA=&#10;" strokecolor="#c0504d" strokeweight="2pt">
              <v:stroke endarrow="open"/>
              <v:shadow on="t" color="black" opacity="24903f" origin=",.5" offset="0,.55556mm"/>
            </v:shape>
            <v:shape id="Düz Ok Bağlayıcısı 10320" o:spid="_x0000_s1040" type="#_x0000_t32" style="position:absolute;left:17597;top:3450;width:0;height:224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9XsNsYAAADeAAAADwAAAGRycy9kb3ducmV2LnhtbESPT2vCQBDF7wW/wzKCl6IbbRFNXUUC&#10;Sk+l/qHnITvNhmZnQ3aN8dt3DoXeZpg3773fZjf4RvXUxTqwgfksA0VcBltzZeB6OUxXoGJCttgE&#10;JgMPirDbjp42mNtw5xP151QpMeGYowGXUptrHUtHHuMstMRy+w6dxyRrV2nb4V3MfaMXWbbUHmuW&#10;BIctFY7Kn/PNG1gVx8+vdV8+zz9ildCti9fYFMZMxsP+DVSiIf2L/77frdTPXhYCIDgyg97+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vV7DbGAAAA3gAAAA8AAAAAAAAA&#10;AAAAAAAAoQIAAGRycy9kb3ducmV2LnhtbFBLBQYAAAAABAAEAPkAAACUAwAAAAA=&#10;" strokecolor="#c0504d" strokeweight="2pt">
              <v:stroke endarrow="open"/>
              <v:shadow on="t" color="black" opacity="24903f" origin=",.5" offset="0,.55556mm"/>
            </v:shape>
            <v:shape id="Düz Ok Bağlayıcısı 10321" o:spid="_x0000_s1041" type="#_x0000_t32" style="position:absolute;left:30796;top:3536;width:0;height:224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lJrcMAAADeAAAADwAAAGRycy9kb3ducmV2LnhtbERPS2vCQBC+C/0PyxS8iNnEimjMKiVQ&#10;6an4wvOQHbOh2dmQ3cb033cLhd7m43tOsR9tKwbqfeNYQZakIIgrpxuuFVwvb/M1CB+QNbaOScE3&#10;edjvniYF5to9+ETDOdQihrDPUYEJocul9JUhiz5xHXHk7q63GCLsa6l7fMRw28pFmq6kxYZjg8GO&#10;SkPV5/nLKliXh+NtM1Sz7MPXAc2mXPq2VGr6PL5uQQQaw7/4z/2u4/z0ZZHB7zvxBrn7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SZSa3DAAAA3gAAAA8AAAAAAAAAAAAA&#10;AAAAoQIAAGRycy9kb3ducmV2LnhtbFBLBQYAAAAABAAEAPkAAACRAwAAAAA=&#10;" strokecolor="#c0504d" strokeweight="2pt">
              <v:stroke endarrow="open"/>
              <v:shadow on="t" color="black" opacity="24903f" origin=",.5" offset="0,.55556mm"/>
            </v:shape>
            <v:shape id="Düz Ok Bağlayıcısı 129062" o:spid="_x0000_s1042" type="#_x0000_t32" style="position:absolute;left:4485;top:22514;width:0;height:232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zjvMMAAADfAAAADwAAAGRycy9kb3ducmV2LnhtbERPXWvCMBR9H/gfwh34Mma6PsjWGUUc&#10;gqhDdGPPl+a2KUtuShNr/fdmMPDxcL5ni8FZ0VMXGs8KXiYZCOLS64ZrBd9f6+dXECEia7SeScGV&#10;Aizmo4cZFtpf+Ej9KdYihXAoUIGJsS2kDKUhh2HiW+LEVb5zGBPsaqk7vKRwZ2WeZVPpsOHUYLCl&#10;laHy93R2CvJYbT53Zt9vS7b2sPyo6OnnoNT4cVi+g4g0xLv4373RaX7+lk1z+PuTAMj5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z847zDAAAA3wAAAA8AAAAAAAAAAAAA&#10;AAAAoQIAAGRycy9kb3ducmV2LnhtbFBLBQYAAAAABAAEAPkAAACRAwAAAAA=&#10;" strokecolor="#c0504d" strokeweight="2pt">
              <v:stroke endarrow="open"/>
              <v:shadow on="t" color="black" opacity="24903f" origin=",.5" offset="0,.55556mm"/>
            </v:shape>
            <v:shape id="Düz Ok Bağlayıcısı 129063" o:spid="_x0000_s1043" type="#_x0000_t32" style="position:absolute;left:43822;top:22514;width:0;height:232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7BGJ8QAAADfAAAADwAAAGRycy9kb3ducmV2LnhtbERPXWvCMBR9H+w/hDvwRTRdBzKrUWRD&#10;kG0iU/H50tw2ZclNabLa/ftlIOzxcL6X68FZ0VMXGs8KHqcZCOLS64ZrBefTdvIMIkRkjdYzKfih&#10;AOvV/d0SC+2v/En9MdYihXAoUIGJsS2kDKUhh2HqW+LEVb5zGBPsaqk7vKZwZ2WeZTPpsOHUYLCl&#10;F0Pl1/HbKchjtdu/m4/+rWRrD5vXisaXg1Kjh2GzABFpiP/im3un0/x8ns2e4O9PAi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sEYnxAAAAN8AAAAPAAAAAAAAAAAA&#10;AAAAAKECAABkcnMvZG93bnJldi54bWxQSwUGAAAAAAQABAD5AAAAkgMAAAAA&#10;" strokecolor="#c0504d" strokeweight="2pt">
              <v:stroke endarrow="open"/>
              <v:shadow on="t" color="black" opacity="24903f" origin=",.5" offset="0,.55556mm"/>
            </v:shape>
            <v:shape id="Düz Ok Bağlayıcısı 129064" o:spid="_x0000_s1044" type="#_x0000_t32" style="position:absolute;left:17684;top:22428;width:0;height:232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FneU8QAAADfAAAADwAAAGRycy9kb3ducmV2LnhtbERPXWvCMBR9H+w/hDvwRTRdGTKrUWRD&#10;kG0iU/H50tw2ZclNabLa/ftlIOzxcL6X68FZ0VMXGs8KHqcZCOLS64ZrBefTdvIMIkRkjdYzKfih&#10;AOvV/d0SC+2v/En9MdYihXAoUIGJsS2kDKUhh2HqW+LEVb5zGBPsaqk7vKZwZ2WeZTPpsOHUYLCl&#10;F0Pl1/HbKchjtdu/m4/+rWRrD5vXisaXg1Kjh2GzABFpiP/im3un0/x8ns2e4O9PAi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Wd5TxAAAAN8AAAAPAAAAAAAAAAAA&#10;AAAAAKECAABkcnMvZG93bnJldi54bWxQSwUGAAAAAAQABAD5AAAAkgMAAAAA&#10;" strokecolor="#c0504d" strokeweight="2pt">
              <v:stroke endarrow="open"/>
              <v:shadow on="t" color="black" opacity="24903f" origin=",.5" offset="0,.55556mm"/>
            </v:shape>
            <v:shape id="Düz Ok Bağlayıcısı 129065" o:spid="_x0000_s1045" type="#_x0000_t32" style="position:absolute;left:30882;top:22428;width:0;height:232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xV7yMQAAADfAAAADwAAAGRycy9kb3ducmV2LnhtbERPXWvCMBR9H+w/hDvwRTRdYTKrUWRD&#10;kG0iU/H50tw2ZclNabLa/ftlIOzxcL6X68FZ0VMXGs8KHqcZCOLS64ZrBefTdvIMIkRkjdYzKfih&#10;AOvV/d0SC+2v/En9MdYihXAoUIGJsS2kDKUhh2HqW+LEVb5zGBPsaqk7vKZwZ2WeZTPpsOHUYLCl&#10;F0Pl1/HbKchjtdu/m4/+rWRrD5vXisaXg1Kjh2GzABFpiP/im3un0/x8ns2e4O9PAi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FXvIxAAAAN8AAAAPAAAAAAAAAAAA&#10;AAAAAKECAABkcnMvZG93bnJldi54bWxQSwUGAAAAAAQABAD5AAAAkgMAAAAA&#10;" strokecolor="#c0504d" strokeweight="2pt">
              <v:stroke endarrow="open"/>
              <v:shadow on="t" color="black" opacity="24903f" origin=",.5" offset="0,.55556mm"/>
            </v:shape>
            <v:roundrect id="Yuvarlatılmış Dikdörtgen 129081" o:spid="_x0000_s1046" style="position:absolute;top:86;width:9658;height:335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3iUcQA&#10;AADfAAAADwAAAGRycy9kb3ducmV2LnhtbERPXWvCMBR9H+w/hCv4NlNFRtsZRQbChmPFTtzrpblL&#10;y5qb0kSN/34ZDPZ4ON+rTbS9uNDoO8cK5rMMBHHjdMdGwfFj95CD8AFZY++YFNzIw2Z9f7fCUrsr&#10;H+hSByNSCPsSFbQhDKWUvmnJop+5gThxX260GBIcjdQjXlO47eUiyx6lxY5TQ4sDPbfUfNdnqyDu&#10;PmNh3s3r2RZveXXYV8tTXSk1ncTtE4hAMfyL/9wvOs1fFFk+h98/CYB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494lHEAAAA3wAAAA8AAAAAAAAAAAAAAAAAmAIAAGRycy9k&#10;b3ducmV2LnhtbFBLBQYAAAAABAAEAPUAAACJAwAAAAA=&#10;" strokecolor="#8064a2" strokeweight="2pt">
              <v:textbox>
                <w:txbxContent>
                  <w:p w:rsidR="009C7729" w:rsidRPr="00890658" w:rsidRDefault="009C7729" w:rsidP="0084131E">
                    <w:pPr>
                      <w:jc w:val="center"/>
                      <w:rPr>
                        <w:rFonts w:ascii="Tahoma" w:hAnsi="Tahoma" w:cs="Tahoma"/>
                        <w:color w:val="FF0000"/>
                        <w:sz w:val="20"/>
                        <w:szCs w:val="20"/>
                      </w:rPr>
                    </w:pPr>
                    <w:r w:rsidRPr="00890658">
                      <w:rPr>
                        <w:rFonts w:ascii="Tahoma" w:hAnsi="Tahoma" w:cs="Tahoma"/>
                        <w:color w:val="FF0000"/>
                        <w:sz w:val="20"/>
                        <w:szCs w:val="20"/>
                      </w:rPr>
                      <w:t>SU</w:t>
                    </w:r>
                  </w:p>
                </w:txbxContent>
              </v:textbox>
            </v:roundrect>
            <v:roundrect id="Yuvarlatılmış Dikdörtgen 129082" o:spid="_x0000_s1047" style="position:absolute;left:13025;width:9659;height:335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98JsQA&#10;AADfAAAADwAAAGRycy9kb3ducmV2LnhtbERPXUvDMBR9F/wP4Q58c+mKSNstGyIMFMWybujrpblL&#10;i81NabIt/nsjCHs8nO/VJtpBnGnyvWMFi3kGgrh1umej4LDf3hcgfEDWODgmBT/kYbO+vVlhpd2F&#10;d3RughEphH2FCroQxkpK33Zk0c/dSJy4o5sshgQnI/WElxRuB5ln2aO02HNq6HCk547a7+ZkFcTt&#10;VyzNh3k92fK9qHdv9cNnUyt1N4tPSxCBYriK/90vOs3Py6zI4e9PAi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7vfCbEAAAA3wAAAA8AAAAAAAAAAAAAAAAAmAIAAGRycy9k&#10;b3ducmV2LnhtbFBLBQYAAAAABAAEAPUAAACJAwAAAAA=&#10;" strokecolor="#8064a2" strokeweight="2pt">
              <v:textbox>
                <w:txbxContent>
                  <w:p w:rsidR="009C7729" w:rsidRPr="00890658" w:rsidRDefault="009C7729" w:rsidP="0084131E">
                    <w:pPr>
                      <w:jc w:val="center"/>
                      <w:rPr>
                        <w:rFonts w:ascii="Tahoma" w:hAnsi="Tahoma" w:cs="Tahoma"/>
                        <w:color w:val="FF0000"/>
                        <w:sz w:val="20"/>
                        <w:szCs w:val="20"/>
                      </w:rPr>
                    </w:pPr>
                    <w:r w:rsidRPr="00890658">
                      <w:rPr>
                        <w:rFonts w:ascii="Tahoma" w:hAnsi="Tahoma" w:cs="Tahoma"/>
                        <w:color w:val="FF0000"/>
                        <w:sz w:val="20"/>
                        <w:szCs w:val="20"/>
                      </w:rPr>
                      <w:t>GÜNEŞ</w:t>
                    </w:r>
                  </w:p>
                  <w:p w:rsidR="009C7729" w:rsidRDefault="009C7729"/>
                </w:txbxContent>
              </v:textbox>
            </v:roundrect>
            <v:roundrect id="Yuvarlatılmış Dikdörtgen 129083" o:spid="_x0000_s1048" style="position:absolute;left:26224;top:172;width:9658;height:335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PZvcQA&#10;AADfAAAADwAAAGRycy9kb3ducmV2LnhtbERPXUvDMBR9H/gfwhV821KnjLYuGyIMFGVlVfT10lzT&#10;YnNTmqyN/94Igo+H873dR9uLiUbfOVZwvcpAEDdOd2wUvL0eljkIH5A19o5JwTd52O8uFlsstZv5&#10;RFMdjEgh7EtU0IYwlFL6piWLfuUG4sR9utFiSHA0Uo84p3Dby3WWbaTFjlNDiwM9tNR81WerIB4+&#10;YmGO5ulsi5e8Oj1Xt+91pdTVZby/AxEohn/xn/tRp/nrIstv4PdPAi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j2b3EAAAA3wAAAA8AAAAAAAAAAAAAAAAAmAIAAGRycy9k&#10;b3ducmV2LnhtbFBLBQYAAAAABAAEAPUAAACJAwAAAAA=&#10;" strokecolor="#8064a2" strokeweight="2pt">
              <v:textbox>
                <w:txbxContent>
                  <w:p w:rsidR="009C7729" w:rsidRPr="00890658" w:rsidRDefault="009C7729" w:rsidP="0084131E">
                    <w:pPr>
                      <w:jc w:val="center"/>
                      <w:rPr>
                        <w:rFonts w:ascii="Tahoma" w:hAnsi="Tahoma" w:cs="Tahoma"/>
                        <w:color w:val="FF0000"/>
                        <w:sz w:val="20"/>
                        <w:szCs w:val="20"/>
                      </w:rPr>
                    </w:pPr>
                    <w:r w:rsidRPr="00890658">
                      <w:rPr>
                        <w:rFonts w:ascii="Tahoma" w:hAnsi="Tahoma" w:cs="Tahoma"/>
                        <w:color w:val="FF0000"/>
                        <w:sz w:val="20"/>
                        <w:szCs w:val="20"/>
                      </w:rPr>
                      <w:t>RÜZGÂR</w:t>
                    </w:r>
                  </w:p>
                </w:txbxContent>
              </v:textbox>
            </v:roundrect>
            <v:roundrect id="Yuvarlatılmış Dikdörtgen 129084" o:spid="_x0000_s1049" style="position:absolute;left:39250;top:86;width:9658;height:335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pBycQA&#10;AADfAAAADwAAAGRycy9kb3ducmV2LnhtbERPXWvCMBR9H/gfwhX2NtOJjLYzyhAEx8aKnbjXS3NN&#10;i81NaaJm/34ZDPZ4ON/LdbS9uNLoO8cKHmcZCOLG6Y6NgsPn9iEH4QOyxt4xKfgmD+vV5G6JpXY3&#10;3tO1DkakEPYlKmhDGEopfdOSRT9zA3HiTm60GBIcjdQj3lK47eU8y56kxY5TQ4sDbVpqzvXFKojb&#10;r1iYD/N6scV7Xu3fqsWxrpS6n8aXZxCBYvgX/7l3Os2fF1m+gN8/CY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5KQcnEAAAA3wAAAA8AAAAAAAAAAAAAAAAAmAIAAGRycy9k&#10;b3ducmV2LnhtbFBLBQYAAAAABAAEAPUAAACJAwAAAAA=&#10;" strokecolor="#8064a2" strokeweight="2pt">
              <v:textbox>
                <w:txbxContent>
                  <w:p w:rsidR="009C7729" w:rsidRPr="00890658" w:rsidRDefault="009C7729" w:rsidP="0084131E">
                    <w:pPr>
                      <w:jc w:val="center"/>
                      <w:rPr>
                        <w:rFonts w:ascii="Tahoma" w:hAnsi="Tahoma" w:cs="Tahoma"/>
                        <w:color w:val="FF0000"/>
                        <w:sz w:val="20"/>
                        <w:szCs w:val="20"/>
                      </w:rPr>
                    </w:pPr>
                    <w:r w:rsidRPr="00890658">
                      <w:rPr>
                        <w:rFonts w:ascii="Tahoma" w:hAnsi="Tahoma" w:cs="Tahoma"/>
                        <w:color w:val="FF0000"/>
                        <w:sz w:val="20"/>
                        <w:szCs w:val="20"/>
                      </w:rPr>
                      <w:t>JEOTERMAL</w:t>
                    </w:r>
                  </w:p>
                </w:txbxContent>
              </v:textbox>
            </v:roundrect>
            <v:roundrect id="Yuvarlatılmış Dikdörtgen 129085" o:spid="_x0000_s1050" style="position:absolute;top:24930;width:9658;height:335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bkUsQA&#10;AADfAAAADwAAAGRycy9kb3ducmV2LnhtbERPXUvDMBR9H/gfwhV821KHjrYuGyIMFGVlVfT10lzT&#10;YnNTmqyN/94Igo+H873dR9uLiUbfOVZwvcpAEDdOd2wUvL0eljkIH5A19o5JwTd52O8uFlsstZv5&#10;RFMdjEgh7EtU0IYwlFL6piWLfuUG4sR9utFiSHA0Uo84p3Dby3WWbaTFjlNDiwM9tNR81WerIB4+&#10;YmGO5ulsi5e8Oj1XN+91pdTVZby/AxEohn/xn/tRp/nrIstv4fdPAi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G5FLEAAAA3wAAAA8AAAAAAAAAAAAAAAAAmAIAAGRycy9k&#10;b3ducmV2LnhtbFBLBQYAAAAABAAEAPUAAACJAwAAAAA=&#10;" strokecolor="#8064a2" strokeweight="2pt">
              <v:textbox>
                <w:txbxContent>
                  <w:p w:rsidR="009C7729" w:rsidRPr="00890658" w:rsidRDefault="009C7729" w:rsidP="0084131E">
                    <w:pPr>
                      <w:jc w:val="center"/>
                      <w:rPr>
                        <w:rFonts w:ascii="Tahoma" w:hAnsi="Tahoma" w:cs="Tahoma"/>
                        <w:color w:val="FF0000"/>
                        <w:sz w:val="20"/>
                        <w:szCs w:val="20"/>
                      </w:rPr>
                    </w:pPr>
                    <w:r w:rsidRPr="00890658">
                      <w:rPr>
                        <w:rFonts w:ascii="Tahoma" w:hAnsi="Tahoma" w:cs="Tahoma"/>
                        <w:color w:val="FF0000"/>
                        <w:sz w:val="20"/>
                        <w:szCs w:val="20"/>
                      </w:rPr>
                      <w:t>PETROL</w:t>
                    </w:r>
                  </w:p>
                </w:txbxContent>
              </v:textbox>
            </v:roundrect>
            <v:roundrect id="Yuvarlatılmış Dikdörtgen 129086" o:spid="_x0000_s1051" style="position:absolute;left:13025;top:24930;width:9659;height:335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R6JcQA&#10;AADfAAAADwAAAGRycy9kb3ducmV2LnhtbERPXUvDMBR9H/gfwhX2tqWOMdq6bIgwcEwsraKvl+aa&#10;Fpub0mRb/PdGEHw8nO/tPtpBXGjyvWMFd8sMBHHrdM9GwdvrYZGD8AFZ4+CYFHyTh/3uZrbFUrsr&#10;13RpghEphH2JCroQxlJK33Zk0S/dSJy4TzdZDAlORuoJryncDnKVZRtpsefU0OFIjx21X83ZKoiH&#10;j1iYF3M82+I5r+pTtX5vKqXmt/HhHkSgGP7Ff+4nneaviizfwO+fBED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UeiXEAAAA3wAAAA8AAAAAAAAAAAAAAAAAmAIAAGRycy9k&#10;b3ducmV2LnhtbFBLBQYAAAAABAAEAPUAAACJAwAAAAA=&#10;" strokecolor="#8064a2" strokeweight="2pt">
              <v:textbox>
                <w:txbxContent>
                  <w:p w:rsidR="009C7729" w:rsidRPr="00890658" w:rsidRDefault="009C7729" w:rsidP="0084131E">
                    <w:pPr>
                      <w:jc w:val="center"/>
                      <w:rPr>
                        <w:rFonts w:ascii="Tahoma" w:hAnsi="Tahoma" w:cs="Tahoma"/>
                        <w:color w:val="FF0000"/>
                        <w:sz w:val="20"/>
                        <w:szCs w:val="20"/>
                      </w:rPr>
                    </w:pPr>
                    <w:r w:rsidRPr="00890658">
                      <w:rPr>
                        <w:rFonts w:ascii="Tahoma" w:hAnsi="Tahoma" w:cs="Tahoma"/>
                        <w:color w:val="FF0000"/>
                        <w:sz w:val="20"/>
                        <w:szCs w:val="20"/>
                      </w:rPr>
                      <w:t>TAŞ</w:t>
                    </w:r>
                  </w:p>
                </w:txbxContent>
              </v:textbox>
            </v:roundrect>
            <v:roundrect id="Yuvarlatılmış Dikdörtgen 10337" o:spid="_x0000_s1052" style="position:absolute;left:26310;top:25016;width:9658;height:335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Ewe8UA&#10;AADeAAAADwAAAGRycy9kb3ducmV2LnhtbERP30vDMBB+F/wfwgm+2VQnutWlRYSB4lhZle31aM60&#10;2FxKk23xvzcDwbf7+H7esop2EEeafO9YwW2WgyBune7ZKPj8WN3MQfiArHFwTAp+yENVXl4ssdDu&#10;xFs6NsGIFMK+QAVdCGMhpW87sugzNxIn7stNFkOCk5F6wlMKt4O8y/MHabHn1NDhSC8dtd/NwSqI&#10;q31cmI15O9jFel5v3+v7XVMrdX0Vn59ABIrhX/znftVpfj6bPcL5nXSDL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ETB7xQAAAN4AAAAPAAAAAAAAAAAAAAAAAJgCAABkcnMv&#10;ZG93bnJldi54bWxQSwUGAAAAAAQABAD1AAAAigMAAAAA&#10;" strokecolor="#8064a2" strokeweight="2pt">
              <v:textbox>
                <w:txbxContent>
                  <w:p w:rsidR="009C7729" w:rsidRPr="00890658" w:rsidRDefault="009C7729" w:rsidP="0084131E">
                    <w:pPr>
                      <w:jc w:val="center"/>
                      <w:rPr>
                        <w:rFonts w:ascii="Tahoma" w:hAnsi="Tahoma" w:cs="Tahoma"/>
                        <w:color w:val="FF0000"/>
                        <w:sz w:val="20"/>
                        <w:szCs w:val="20"/>
                      </w:rPr>
                    </w:pPr>
                    <w:r w:rsidRPr="00890658">
                      <w:rPr>
                        <w:rFonts w:ascii="Tahoma" w:hAnsi="Tahoma" w:cs="Tahoma"/>
                        <w:color w:val="FF0000"/>
                        <w:sz w:val="20"/>
                        <w:szCs w:val="20"/>
                      </w:rPr>
                      <w:t>DOĞALGAZ</w:t>
                    </w:r>
                  </w:p>
                </w:txbxContent>
              </v:textbox>
            </v:roundrect>
            <v:roundrect id="Yuvarlatılmış Dikdörtgen 10338" o:spid="_x0000_s1053" style="position:absolute;left:39336;top:25016;width:9658;height:335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6kCcgA&#10;AADeAAAADwAAAGRycy9kb3ducmV2LnhtbESPQUsDMRCF74L/IYzQm81qRdq1aRGhYLG4dBW9Dpsx&#10;u7iZLJu0jf/eORR6m+G9ee+b5Tr7Xh1pjF1gA3fTAhRxE2zHzsDnx+Z2DiomZIt9YDLwRxHWq+ur&#10;JZY2nHhPxzo5JSEcSzTQpjSUWsemJY9xGgZi0X7C6DHJOjptRzxJuO/1fVE8ao8dS0OLA7201PzW&#10;B28gb77zwr277cEvdvNq/1Y9fNWVMZOb/PwEKlFOF/P5+tUKfjGbCa+8IzPo1T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jjqQJyAAAAN4AAAAPAAAAAAAAAAAAAAAAAJgCAABk&#10;cnMvZG93bnJldi54bWxQSwUGAAAAAAQABAD1AAAAjQMAAAAA&#10;" strokecolor="#8064a2" strokeweight="2pt">
              <v:textbox>
                <w:txbxContent>
                  <w:p w:rsidR="009C7729" w:rsidRPr="00890658" w:rsidRDefault="009C7729" w:rsidP="0084131E">
                    <w:pPr>
                      <w:jc w:val="center"/>
                      <w:rPr>
                        <w:rFonts w:ascii="Tahoma" w:hAnsi="Tahoma" w:cs="Tahoma"/>
                        <w:color w:val="FF0000"/>
                        <w:sz w:val="20"/>
                        <w:szCs w:val="20"/>
                      </w:rPr>
                    </w:pPr>
                    <w:r w:rsidRPr="00890658">
                      <w:rPr>
                        <w:rFonts w:ascii="Tahoma" w:hAnsi="Tahoma" w:cs="Tahoma"/>
                        <w:color w:val="FF0000"/>
                        <w:sz w:val="20"/>
                        <w:szCs w:val="20"/>
                      </w:rPr>
                      <w:t>LİNYİT</w:t>
                    </w:r>
                  </w:p>
                </w:txbxContent>
              </v:textbox>
            </v:roundrect>
            <v:shape id="Düz Ok Bağlayıcısı 10339" o:spid="_x0000_s1054" type="#_x0000_t32" style="position:absolute;left:24757;top:20789;width:0;height:172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3WQW8QAAADeAAAADwAAAGRycy9kb3ducmV2LnhtbERP32vCMBB+H/g/hBP2IjNVYWydUUQZ&#10;iJvI3Njz0VybYnIpTaz1vzcDYW/38f28+bJ3VnTUhtqzgsk4A0FceF1zpeDn+/3pBUSIyBqtZ1Jw&#10;pQDLxeBhjrn2F/6i7hgrkUI45KjAxNjkUobCkMMw9g1x4krfOowJtpXULV5SuLNymmXP0mHNqcFg&#10;Q2tDxel4dgqmsdzuP8xntyvY2sNqU9Lo96DU47BfvYGI1Md/8d291Wl+Npu9wt876Qa5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dZBbxAAAAN4AAAAPAAAAAAAAAAAA&#10;AAAAAKECAABkcnMvZG93bnJldi54bWxQSwUGAAAAAAQABAD5AAAAkgMAAAAA&#10;" strokecolor="#c0504d" strokeweight="2pt">
              <v:stroke endarrow="open"/>
              <v:shadow on="t" color="black" opacity="24903f" origin=",.5" offset="0,.55556mm"/>
            </v:shape>
            <v:shape id="Düz Ok Bağlayıcısı 10340" o:spid="_x0000_s1055" type="#_x0000_t32" style="position:absolute;left:24757;top:5693;width:0;height:2233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oJlsYAAADeAAAADwAAAGRycy9kb3ducmV2LnhtbESPQWvCQBCF74X+h2UKXkrdWEU0dRUJ&#10;VDxJ1dLzkJ1mQ7OzIbvG+O+dg9DbDPPmvfetNoNvVE9drAMbmIwzUMRlsDVXBr7Pn28LUDEhW2wC&#10;k4EbRdisn59WmNtw5SP1p1QpMeGYowGXUptrHUtHHuM4tMRy+w2dxyRrV2nb4VXMfaPfs2yuPdYs&#10;CQ5bKhyVf6eLN7Aodl8/y758nRxildAti1lsCmNGL8P2A1SiIf2LH997K/Wz6UwABEdm0Os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YKCZbGAAAA3gAAAA8AAAAAAAAA&#10;AAAAAAAAoQIAAGRycy9kb3ducmV2LnhtbFBLBQYAAAAABAAEAPkAAACUAwAAAAA=&#10;" strokecolor="#c0504d" strokeweight="2pt">
              <v:stroke endarrow="open"/>
              <v:shadow on="t" color="black" opacity="24903f" origin=",.5" offset="0,.55556mm"/>
            </v:shape>
          </v:group>
        </w:pict>
      </w:r>
      <w:r>
        <w:rPr>
          <w:noProof/>
        </w:rPr>
        <w:pict>
          <v:roundrect id="Yuvarlatılmış Dikdörtgen 10341" o:spid="_x0000_s1056" style="position:absolute;left:0;text-align:left;margin-left:11.3pt;margin-top:8.85pt;width:76.05pt;height:26.45pt;z-index:2516300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" filled="f" stroked="f" strokeweight="2pt">
            <v:textbox>
              <w:txbxContent>
                <w:p w:rsidR="009C7729" w:rsidRPr="007A3E58" w:rsidRDefault="009C7729" w:rsidP="0084131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3E58">
                    <w:rPr>
                      <w:rFonts w:ascii="Times New Roman" w:hAnsi="Times New Roman"/>
                      <w:sz w:val="24"/>
                      <w:szCs w:val="24"/>
                    </w:rPr>
                    <w:t>Su</w:t>
                  </w:r>
                </w:p>
              </w:txbxContent>
            </v:textbox>
          </v:roundrect>
        </w:pict>
      </w:r>
    </w:p>
    <w:p w:rsidR="009C7729" w:rsidRDefault="009C7729" w:rsidP="0084131E">
      <w:pPr>
        <w:spacing w:after="0" w:line="240" w:lineRule="auto"/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9C7729" w:rsidRDefault="009C7729" w:rsidP="0084131E">
      <w:pPr>
        <w:spacing w:after="0" w:line="240" w:lineRule="auto"/>
        <w:ind w:right="212"/>
        <w:jc w:val="both"/>
        <w:rPr>
          <w:rFonts w:ascii="Tahoma" w:hAnsi="Tahoma" w:cs="Tahoma"/>
          <w:b/>
          <w:sz w:val="20"/>
          <w:szCs w:val="20"/>
        </w:rPr>
      </w:pPr>
      <w:r>
        <w:rPr>
          <w:noProof/>
        </w:rPr>
        <w:pict>
          <v:roundrect id="Yuvarlatılmış Dikdörtgen 10342" o:spid="_x0000_s1057" style="position:absolute;left:0;text-align:left;margin-left:11.75pt;margin-top:10.95pt;width:76.05pt;height:26.45pt;z-index:2516311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" filled="f" stroked="f" strokeweight="2pt">
            <v:textbox>
              <w:txbxContent>
                <w:p w:rsidR="009C7729" w:rsidRPr="007A3E58" w:rsidRDefault="009C7729" w:rsidP="0084131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3E58">
                    <w:rPr>
                      <w:rFonts w:ascii="Times New Roman" w:hAnsi="Times New Roman"/>
                      <w:sz w:val="24"/>
                      <w:szCs w:val="24"/>
                    </w:rPr>
                    <w:t>Petrol</w:t>
                  </w:r>
                </w:p>
              </w:txbxContent>
            </v:textbox>
          </v:roundrect>
        </w:pict>
      </w:r>
    </w:p>
    <w:p w:rsidR="009C7729" w:rsidRDefault="009C7729" w:rsidP="0084131E">
      <w:pPr>
        <w:spacing w:after="0" w:line="240" w:lineRule="auto"/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9C7729" w:rsidRDefault="009C7729" w:rsidP="0084131E">
      <w:pPr>
        <w:spacing w:after="0" w:line="240" w:lineRule="auto"/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9C7729" w:rsidRDefault="009C7729" w:rsidP="0084131E">
      <w:pPr>
        <w:spacing w:after="0" w:line="240" w:lineRule="auto"/>
        <w:ind w:right="212"/>
        <w:jc w:val="both"/>
        <w:rPr>
          <w:rFonts w:ascii="Tahoma" w:hAnsi="Tahoma" w:cs="Tahoma"/>
          <w:b/>
          <w:sz w:val="20"/>
          <w:szCs w:val="20"/>
        </w:rPr>
      </w:pPr>
      <w:r>
        <w:rPr>
          <w:noProof/>
        </w:rPr>
        <w:pict>
          <v:roundrect id="Yuvarlatılmış Dikdörtgen 10343" o:spid="_x0000_s1058" style="position:absolute;left:0;text-align:left;margin-left:11.6pt;margin-top:2.5pt;width:81.5pt;height:26.45pt;z-index:2516321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" filled="f" stroked="f" strokeweight="2pt">
            <v:textbox>
              <w:txbxContent>
                <w:p w:rsidR="009C7729" w:rsidRPr="007A3E58" w:rsidRDefault="009C7729" w:rsidP="0084131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3E58">
                    <w:rPr>
                      <w:rFonts w:ascii="Times New Roman" w:hAnsi="Times New Roman"/>
                      <w:sz w:val="24"/>
                      <w:szCs w:val="24"/>
                    </w:rPr>
                    <w:t>Güneş enerjisi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10344" o:spid="_x0000_s1059" style="position:absolute;left:0;text-align:left;margin-left:12.2pt;margin-top:28.75pt;width:76.05pt;height:26.45pt;z-index:2516331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" filled="f" stroked="f" strokeweight="2pt">
            <v:textbox>
              <w:txbxContent>
                <w:p w:rsidR="009C7729" w:rsidRPr="007A3E58" w:rsidRDefault="009C7729" w:rsidP="0084131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3E58">
                    <w:rPr>
                      <w:rFonts w:ascii="Times New Roman" w:hAnsi="Times New Roman"/>
                      <w:sz w:val="24"/>
                      <w:szCs w:val="24"/>
                    </w:rPr>
                    <w:t>Rüzgâr</w:t>
                  </w:r>
                </w:p>
              </w:txbxContent>
            </v:textbox>
          </v:roundrect>
        </w:pict>
      </w:r>
    </w:p>
    <w:p w:rsidR="009C7729" w:rsidRDefault="009C7729" w:rsidP="0084131E">
      <w:pPr>
        <w:spacing w:after="0" w:line="240" w:lineRule="auto"/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9C7729" w:rsidRDefault="009C7729" w:rsidP="0084131E">
      <w:pPr>
        <w:spacing w:after="0" w:line="240" w:lineRule="auto"/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9C7729" w:rsidRDefault="009C7729" w:rsidP="0084131E">
      <w:pPr>
        <w:spacing w:after="0" w:line="240" w:lineRule="auto"/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9C7729" w:rsidRDefault="009C7729" w:rsidP="0084131E">
      <w:pPr>
        <w:spacing w:after="0" w:line="240" w:lineRule="auto"/>
        <w:ind w:right="212"/>
        <w:jc w:val="both"/>
        <w:rPr>
          <w:rFonts w:ascii="Tahoma" w:hAnsi="Tahoma" w:cs="Tahoma"/>
          <w:b/>
          <w:sz w:val="20"/>
          <w:szCs w:val="20"/>
        </w:rPr>
      </w:pPr>
      <w:r>
        <w:rPr>
          <w:noProof/>
        </w:rPr>
        <w:pict>
          <v:roundrect id="Yuvarlatılmış Dikdörtgen 10355" o:spid="_x0000_s1060" style="position:absolute;left:0;text-align:left;margin-left:11.75pt;margin-top:7.25pt;width:76.05pt;height:26.45pt;z-index:2516341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" filled="f" stroked="f" strokeweight="2pt">
            <v:textbox>
              <w:txbxContent>
                <w:p w:rsidR="009C7729" w:rsidRPr="007A3E58" w:rsidRDefault="009C7729" w:rsidP="0084131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3E58">
                    <w:rPr>
                      <w:rFonts w:ascii="Times New Roman" w:hAnsi="Times New Roman"/>
                      <w:sz w:val="24"/>
                      <w:szCs w:val="24"/>
                    </w:rPr>
                    <w:t>Taş Kömürü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10356" o:spid="_x0000_s1061" style="position:absolute;left:0;text-align:left;margin-left:12.2pt;margin-top:33.45pt;width:76.05pt;height:26.45pt;z-index:2516352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" filled="f" stroked="f" strokeweight="2pt">
            <v:textbox>
              <w:txbxContent>
                <w:p w:rsidR="009C7729" w:rsidRPr="007A3E58" w:rsidRDefault="009C7729" w:rsidP="0084131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3E58">
                    <w:rPr>
                      <w:rFonts w:ascii="Times New Roman" w:hAnsi="Times New Roman"/>
                      <w:sz w:val="24"/>
                      <w:szCs w:val="24"/>
                    </w:rPr>
                    <w:t>Jeotermal</w:t>
                  </w:r>
                </w:p>
              </w:txbxContent>
            </v:textbox>
          </v:roundrect>
        </w:pict>
      </w:r>
    </w:p>
    <w:p w:rsidR="009C7729" w:rsidRDefault="009C7729" w:rsidP="0084131E">
      <w:pPr>
        <w:spacing w:after="0" w:line="240" w:lineRule="auto"/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9C7729" w:rsidRDefault="009C7729" w:rsidP="0084131E">
      <w:pPr>
        <w:spacing w:after="0" w:line="240" w:lineRule="auto"/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9C7729" w:rsidRDefault="009C7729" w:rsidP="0084131E">
      <w:pPr>
        <w:spacing w:after="0" w:line="240" w:lineRule="auto"/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9C7729" w:rsidRDefault="009C7729" w:rsidP="0084131E">
      <w:pPr>
        <w:spacing w:after="0" w:line="240" w:lineRule="auto"/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9C7729" w:rsidRDefault="009C7729" w:rsidP="0084131E">
      <w:pPr>
        <w:spacing w:after="0" w:line="240" w:lineRule="auto"/>
        <w:ind w:right="212"/>
        <w:jc w:val="both"/>
        <w:rPr>
          <w:rFonts w:ascii="Tahoma" w:hAnsi="Tahoma" w:cs="Tahoma"/>
          <w:b/>
          <w:sz w:val="20"/>
          <w:szCs w:val="20"/>
        </w:rPr>
      </w:pPr>
      <w:r>
        <w:rPr>
          <w:noProof/>
        </w:rPr>
        <w:pict>
          <v:roundrect id="Yuvarlatılmış Dikdörtgen 10358" o:spid="_x0000_s1062" style="position:absolute;left:0;text-align:left;margin-left:12.2pt;margin-top:26.85pt;width:76.05pt;height:26.45pt;z-index:2516372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" filled="f" stroked="f" strokeweight="2pt">
            <v:textbox>
              <w:txbxContent>
                <w:p w:rsidR="009C7729" w:rsidRPr="007A3E58" w:rsidRDefault="009C7729" w:rsidP="0084131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3E58">
                    <w:rPr>
                      <w:rFonts w:ascii="Times New Roman" w:hAnsi="Times New Roman"/>
                      <w:sz w:val="24"/>
                      <w:szCs w:val="24"/>
                    </w:rPr>
                    <w:t>Linyit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10357" o:spid="_x0000_s1063" style="position:absolute;left:0;text-align:left;margin-left:11.75pt;margin-top:.65pt;width:76.05pt;height:26.45pt;z-index:2516362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" filled="f" stroked="f" strokeweight="2pt">
            <v:textbox>
              <w:txbxContent>
                <w:p w:rsidR="009C7729" w:rsidRPr="007A3E58" w:rsidRDefault="009C7729" w:rsidP="0084131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3E58">
                    <w:rPr>
                      <w:rFonts w:ascii="Times New Roman" w:hAnsi="Times New Roman"/>
                      <w:sz w:val="24"/>
                      <w:szCs w:val="24"/>
                    </w:rPr>
                    <w:t>Doğalgaz</w:t>
                  </w:r>
                </w:p>
              </w:txbxContent>
            </v:textbox>
          </v:roundrect>
        </w:pict>
      </w:r>
    </w:p>
    <w:p w:rsidR="009C7729" w:rsidRDefault="009C7729" w:rsidP="0084131E">
      <w:pPr>
        <w:spacing w:after="0" w:line="240" w:lineRule="auto"/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9C7729" w:rsidRDefault="009C7729" w:rsidP="0084131E">
      <w:pPr>
        <w:spacing w:after="0" w:line="240" w:lineRule="auto"/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9C7729" w:rsidRDefault="009C7729" w:rsidP="0084131E">
      <w:pPr>
        <w:spacing w:after="0" w:line="240" w:lineRule="auto"/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9C7729" w:rsidRDefault="009C7729" w:rsidP="0084131E">
      <w:pPr>
        <w:spacing w:after="0" w:line="240" w:lineRule="auto"/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9C7729" w:rsidRDefault="009C7729" w:rsidP="0084131E">
      <w:pPr>
        <w:spacing w:after="0" w:line="240" w:lineRule="auto"/>
        <w:ind w:right="212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noProof/>
        </w:rPr>
        <w:pict>
          <v:group id="Grup 129071" o:spid="_x0000_s1064" style="position:absolute;left:0;text-align:left;margin-left:-5.15pt;margin-top:20.05pt;width:554.8pt;height:486.45pt;z-index:251638272" coordsize="69284,507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">
            <v:shapetype id="_x0000_t94" coordsize="21600,21600" o:spt="94" adj="16200,5400" path="m@0,l@0@1,0@1@5,10800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@5,10800;@0,21600;21600,10800" o:connectangles="270,180,90,0" textboxrect="@5,@1,@6,@2"/>
              <v:handles>
                <v:h position="#0,#1" xrange="0,21600" yrange="0,10800"/>
              </v:handles>
            </v:shapetype>
            <v:shape id="Çentikli Sağ Ok 129059" o:spid="_x0000_s1065" type="#_x0000_t94" style="position:absolute;left:5048;top:32194;width:47149;height:1057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/IYcYA&#10;AADfAAAADwAAAGRycy9kb3ducmV2LnhtbERPTWvCQBC9F/wPywi9FN1UaDHRVURa2+ql1V56G7Jj&#10;EszOhuyoqb/eFQo9Pt73dN65Wp2oDZVnA4/DBBRx7m3FhYHv3etgDCoIssXaMxn4pQDzWe9uipn1&#10;Z/6i01YKFUM4ZGigFGkyrUNeksMw9A1x5Pa+dSgRtoW2LZ5juKv1KEmetcOKY0OJDS1Lyg/bozPw&#10;IvKzXm0ePo9dunz7WK2LfH9ZGHPf7xYTUEKd/Iv/3O82zh+lyVMKtz8RgJ5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W/IYcYAAADfAAAADwAAAAAAAAAAAAAAAACYAgAAZHJz&#10;L2Rvd25yZXYueG1sUEsFBgAAAAAEAAQA9QAAAIsDAAAAAA==&#10;" adj="20035,3310" strokecolor="#8064a2" strokeweight="2pt">
              <v:textbox style="mso-next-textbox:#Çentikli Sağ Ok 129059">
                <w:txbxContent>
                  <w:p w:rsidR="009C7729" w:rsidRPr="00405858" w:rsidRDefault="009C7729" w:rsidP="00AB1A23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b/>
                        <w:color w:val="000000"/>
                      </w:rPr>
                    </w:pPr>
                    <w:r w:rsidRPr="00405858">
                      <w:rPr>
                        <w:rFonts w:ascii="Times New Roman" w:hAnsi="Times New Roman"/>
                        <w:color w:val="000000"/>
                      </w:rPr>
                      <w:t>Karahanlı Devleti’ne mensubum.11.Yüzyılda yaşadım. İpek Yolu’nun çok önemli olduğu o devirde önemli bir Türk bilginiydim. Orta Asya’yı gezdim. Divan-ı Lügat’it-Türk, benim ilk sözlük kitabımdır.</w:t>
                    </w:r>
                    <w:r w:rsidRPr="00405858">
                      <w:rPr>
                        <w:rFonts w:ascii="Times New Roman" w:hAnsi="Times New Roman"/>
                        <w:b/>
                        <w:color w:val="000000"/>
                      </w:rPr>
                      <w:t xml:space="preserve">   </w:t>
                    </w:r>
                  </w:p>
                  <w:p w:rsidR="009C7729" w:rsidRPr="00262809" w:rsidRDefault="009C7729" w:rsidP="005B251D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b/>
                        <w:color w:val="000000"/>
                        <w:sz w:val="20"/>
                        <w:szCs w:val="20"/>
                      </w:rPr>
                      <w:t xml:space="preserve">                                    </w:t>
                    </w:r>
                    <w:r w:rsidRPr="00262809">
                      <w:rPr>
                        <w:rFonts w:ascii="Tahoma" w:hAnsi="Tahoma" w:cs="Tahoma"/>
                        <w:b/>
                        <w:color w:val="000000"/>
                        <w:sz w:val="20"/>
                        <w:szCs w:val="20"/>
                      </w:rPr>
                      <w:t>Ben kimim?</w:t>
                    </w:r>
                  </w:p>
                  <w:p w:rsidR="009C7729" w:rsidRDefault="009C7729" w:rsidP="00405858"/>
                </w:txbxContent>
              </v:textbox>
            </v:shape>
            <v:shapetype id="_x0000_t98" coordsize="21600,21600" o:spt="98" adj="2700" path="m0@5qy@2@1l@0@1@0@2qy@7,,21600@2l21600@9qy@7@10l@1@10@1@11qy@2,21600,0@11xem0@5nfqy@2@6@1@5@3@4@2@5l@2@6em@1@5nfl@1@10em21600@2nfqy@7@1l@0@1em@0@2nfqy@8@3@7@2l@7@1e">
              <v:formulas>
                <v:f eqn="sum width 0 #0"/>
                <v:f eqn="val #0"/>
                <v:f eqn="prod @1 1 2"/>
                <v:f eqn="prod @1 3 4"/>
                <v:f eqn="prod @1 5 4"/>
                <v:f eqn="prod @1 3 2"/>
                <v:f eqn="prod @1 2 1"/>
                <v:f eqn="sum width 0 @2"/>
                <v:f eqn="sum width 0 @3"/>
                <v:f eqn="sum height 0 @5"/>
                <v:f eqn="sum height 0 @1"/>
                <v:f eqn="sum height 0 @2"/>
                <v:f eqn="val width"/>
                <v:f eqn="prod width 1 2"/>
                <v:f eqn="prod height 1 2"/>
              </v:formulas>
              <v:path o:extrusionok="f" limo="10800,10800" o:connecttype="custom" o:connectlocs="@13,@1;0,@14;@13,@10;@12,@14" o:connectangles="270,180,90,0" textboxrect="@1,@1,@7,@10"/>
              <v:handles>
                <v:h position="#0,topLeft" xrange="0,5400"/>
              </v:handles>
              <o:complex v:ext="view"/>
            </v:shapetype>
            <v:shape id="Yatay Kaydırma 129061" o:spid="_x0000_s1066" type="#_x0000_t98" style="position:absolute;left:53244;top:15621;width:16040;height:9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8bFV8EA&#10;AADfAAAADwAAAGRycy9kb3ducmV2LnhtbERPy4rCMBTdC/5DuII7TRUptWOUQRBddOFr4+7SXNvO&#10;NDeliVr/3giCy8N5L1adqcWdWldZVjAZRyCIc6srLhScT5tRAsJ5ZI21ZVLwJAerZb+3wFTbBx/o&#10;fvSFCCHsUlRQet+kUrq8JINubBviwF1ta9AH2BZSt/gI4aaW0yiKpcGKQ0OJDa1Lyv+PN6MgS9Zu&#10;O9tXmYn/LlrSNXPmlig1HHS/PyA8df4r/rh3OsyfzqN4Au8/AY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/GxVfBAAAA3wAAAA8AAAAAAAAAAAAAAAAAmAIAAGRycy9kb3du&#10;cmV2LnhtbFBLBQYAAAAABAAEAPUAAACGAwAAAAA=&#10;" adj="5400" filled="f" strokecolor="#8c3836" strokeweight="2pt"/>
            <v:shape id="Yatay Kaydırma 129062" o:spid="_x0000_s1067" type="#_x0000_t98" style="position:absolute;left:48101;top:24193;width:17240;height:933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RbIMMA&#10;AADfAAAADwAAAGRycy9kb3ducmV2LnhtbERPy2rCQBTdF/yH4Qrd1UlDCTHNKEUQu8jCqpvuLpmb&#10;h2buhMyYpH/vFApdHs47386mEyMNrrWs4HUVgSAurW65VnA5719SEM4ja+wsk4IfcrDdLJ5yzLSd&#10;+IvGk69FCGGXoYLG+z6T0pUNGXQr2xMHrrKDQR/gUEs94BTCTSfjKEqkwZZDQ4M97Roqb6e7UVCk&#10;O3d4O7aFSa7fWlJVOHNPlXpezh/vIDzN/l/85/7UYX68jpIYfv8EAHLz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xRbIMMAAADfAAAADwAAAAAAAAAAAAAAAACYAgAAZHJzL2Rv&#10;d25yZXYueG1sUEsFBgAAAAAEAAQA9QAAAIgDAAAAAA==&#10;" adj="5400" filled="f" strokecolor="#8c3836" strokeweight="2pt"/>
            <v:shape id="Yatay Kaydırma 129063" o:spid="_x0000_s1068" type="#_x0000_t98" style="position:absolute;left:53054;top:32194;width:16040;height:933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j+u8MA&#10;AADfAAAADwAAAGRycy9kb3ducmV2LnhtbERPy2rCQBTdF/oPwy24q5NaCTE6SgmUusiiVTfuLplr&#10;Epu5EzKTh3/vCIUuD+e92U2mEQN1rras4G0egSAurK65VHA6fr4mIJxH1thYJgU3crDbPj9tMNV2&#10;5B8aDr4UIYRdigoq79tUSldUZNDNbUscuIvtDPoAu1LqDscQbhq5iKJYGqw5NFTYUlZR8XvojYI8&#10;ydzX8rvOTXw9a0mX3Jk+UWr2Mn2sQXia/L/4z73XYf5iFcXv8PgTAMjt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Fj+u8MAAADfAAAADwAAAAAAAAAAAAAAAACYAgAAZHJzL2Rv&#10;d25yZXYueG1sUEsFBgAAAAAEAAQA9QAAAIgDAAAAAA==&#10;" adj="5400" filled="f" strokecolor="#8c3836" strokeweight="2pt"/>
            <v:shape id="Yatay Kaydırma 129064" o:spid="_x0000_s1069" type="#_x0000_t98" style="position:absolute;left:48291;top:40195;width:16034;height:933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Fmz8QA&#10;AADfAAAADwAAAGRycy9kb3ducmV2LnhtbERPPWvDMBDdC/kP4gLdGjkmGNe1HEIgtIOHNO3S7bAu&#10;lhvrZCw5cf99VCh0fLzvcjvbXlxp9J1jBetVAoK4cbrjVsHnx+EpB+EDssbeMSn4IQ/bavFQYqHd&#10;jd/pegqtiCHsC1RgQhgKKX1jyKJfuYE4cmc3WgwRjq3UI95iuO1lmiSZtNhxbDA40N5QczlNVkGd&#10;7/3r5tjVNvv+0pLOtbdTrtTjct69gAg0h3/xn/tNx/npc5Jt4PdPBCC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+xZs/EAAAA3wAAAA8AAAAAAAAAAAAAAAAAmAIAAGRycy9k&#10;b3ducmV2LnhtbFBLBQYAAAAABAAEAPUAAACJAwAAAAA=&#10;" adj="5400" filled="f" strokecolor="#8c3836" strokeweight="2pt"/>
            <v:shape id="Çentikli Sağ Ok 129058" o:spid="_x0000_s1070" type="#_x0000_t94" style="position:absolute;left:190;top:40195;width:47149;height:1057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MNnsMA&#10;AADfAAAADwAAAGRycy9kb3ducmV2LnhtbERPzWrCQBC+C32HZQredLeKVqOrlFIhaC+1fYAhO01i&#10;s7MhuzXx7Z1DoceP73+7H3yjrtTFOrCFp6kBRVwEV3Np4evzMFmBignZYROYLNwown73MNpi5kLP&#10;H3Q9p1JJCMcMLVQptZnWsajIY5yGlli479B5TAK7UrsOewn3jZ4Zs9Qea5aGClt6raj4Of96C/nx&#10;HWs8FHNzWa7NKV8992/lydrx4/CyAZVoSP/iP3fuZP5sbRYyWP4IAL2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MNnsMAAADfAAAADwAAAAAAAAAAAAAAAACYAgAAZHJzL2Rv&#10;d25yZXYueG1sUEsFBgAAAAAEAAQA9QAAAIgDAAAAAA==&#10;" adj="20035,3310" strokecolor="#f79646" strokeweight="2pt">
              <v:textbox style="mso-next-textbox:#Çentikli Sağ Ok 129058">
                <w:txbxContent>
                  <w:p w:rsidR="009C7729" w:rsidRPr="00405858" w:rsidRDefault="009C7729" w:rsidP="00AB1A23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color w:val="000000"/>
                      </w:rPr>
                    </w:pPr>
                    <w:r w:rsidRPr="00405858">
                      <w:rPr>
                        <w:rFonts w:ascii="Times New Roman" w:hAnsi="Times New Roman"/>
                        <w:color w:val="000000"/>
                      </w:rPr>
                      <w:t xml:space="preserve">26 Ağustos 1071 tarihinde Anadolu’nun kapıları Türklere açılmış oldu. Bu zaferden sonra ebedi vatanımız olan Anadolu’yu fethettik. </w:t>
                    </w:r>
                  </w:p>
                  <w:p w:rsidR="009C7729" w:rsidRPr="00405858" w:rsidRDefault="009C7729" w:rsidP="00AB1A23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b/>
                        <w:color w:val="000000"/>
                      </w:rPr>
                    </w:pPr>
                    <w:r w:rsidRPr="00405858">
                      <w:rPr>
                        <w:rFonts w:ascii="Times New Roman" w:hAnsi="Times New Roman"/>
                        <w:b/>
                        <w:color w:val="000000"/>
                      </w:rPr>
                      <w:t>Ben hangi savaşım?</w:t>
                    </w:r>
                  </w:p>
                  <w:p w:rsidR="009C7729" w:rsidRPr="00262809" w:rsidRDefault="009C7729" w:rsidP="00405858">
                    <w:pPr>
                      <w:jc w:val="center"/>
                      <w:rPr>
                        <w:rFonts w:ascii="Tahoma" w:hAnsi="Tahoma" w:cs="Tahoma"/>
                        <w:color w:val="000000"/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Çentikli Sağ Ok 129057" o:spid="_x0000_s1071" type="#_x0000_t94" style="position:absolute;left:95;top:24193;width:47149;height:1057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nW3sMA&#10;AADfAAAADwAAAGRycy9kb3ducmV2LnhtbERPXWvCMBR9H/gfwh3sbaYKnVqNouLAPeo28fHSXNuy&#10;5qYksen+/TIY7PFwvlebwbSiJ+cbywom4wwEcWl1w5WCj/fX5zkIH5A1tpZJwTd52KxHDysstI18&#10;ov4cKpFC2BeooA6hK6T0ZU0G/dh2xIm7WWcwJOgqqR3GFG5aOc2yF2mw4dRQY0f7msqv890omO8m&#10;vcmPeRPfDp+XeHVxYbqo1NPjsF2CCDSEf/Gf+6jT/Okiy2fw+ycB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enW3sMAAADfAAAADwAAAAAAAAAAAAAAAACYAgAAZHJzL2Rv&#10;d25yZXYueG1sUEsFBgAAAAAEAAQA9QAAAIgDAAAAAA==&#10;" adj="20035,3310" strokecolor="#9bbb59" strokeweight="2pt">
              <v:textbox style="mso-next-textbox:#Çentikli Sağ Ok 129057">
                <w:txbxContent>
                  <w:p w:rsidR="009C7729" w:rsidRPr="00405858" w:rsidRDefault="009C7729" w:rsidP="00AB1A23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b/>
                        <w:color w:val="000000"/>
                      </w:rPr>
                    </w:pPr>
                    <w:r w:rsidRPr="00405858">
                      <w:rPr>
                        <w:rFonts w:ascii="Times New Roman" w:hAnsi="Times New Roman"/>
                        <w:color w:val="000000"/>
                      </w:rPr>
                      <w:t>Büyük Selçuklu Devleti’nin en büyük vezirlerinden biriyim. Büyük Selçuklu Hükümdarı Sultan Alparslan Ve Sultan Melikşah’ın döneminde aralıksız 29 yıl vezir olarak görev yaptım.</w:t>
                    </w:r>
                    <w:r w:rsidRPr="00405858">
                      <w:rPr>
                        <w:rFonts w:ascii="Times New Roman" w:hAnsi="Times New Roman"/>
                        <w:b/>
                        <w:color w:val="000000"/>
                      </w:rPr>
                      <w:t xml:space="preserve"> </w:t>
                    </w:r>
                  </w:p>
                  <w:p w:rsidR="009C7729" w:rsidRPr="00262809" w:rsidRDefault="009C7729" w:rsidP="00AB1A23">
                    <w:pPr>
                      <w:spacing w:after="0" w:line="240" w:lineRule="auto"/>
                      <w:jc w:val="center"/>
                      <w:rPr>
                        <w:rFonts w:ascii="Tahoma" w:hAnsi="Tahoma" w:cs="Tahoma"/>
                        <w:b/>
                        <w:color w:val="000000"/>
                        <w:sz w:val="20"/>
                        <w:szCs w:val="20"/>
                      </w:rPr>
                    </w:pPr>
                    <w:r w:rsidRPr="00262809">
                      <w:rPr>
                        <w:rFonts w:ascii="Tahoma" w:hAnsi="Tahoma" w:cs="Tahoma"/>
                        <w:b/>
                        <w:color w:val="000000"/>
                        <w:sz w:val="20"/>
                        <w:szCs w:val="20"/>
                      </w:rPr>
                      <w:t>Ben Kimim?</w:t>
                    </w:r>
                  </w:p>
                  <w:p w:rsidR="009C7729" w:rsidRDefault="009C7729" w:rsidP="00405858"/>
                </w:txbxContent>
              </v:textbox>
            </v:shape>
            <v:shape id="Çentikli Sağ Ok 129065" o:spid="_x0000_s1072" type="#_x0000_t94" style="position:absolute;left:4953;width:47148;height:105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1coMUA&#10;AADfAAAADwAAAGRycy9kb3ducmV2LnhtbERPTWvCQBC9F/wPyxR6q5sKTW2aVUSxeKgHrZrrNDsm&#10;wexsyG6T+O+7BcHj432n88HUoqPWVZYVvIwjEMS51RUXCg7f6+cpCOeRNdaWScGVHMxno4cUE217&#10;3lG394UIIewSVFB63yRSurwkg25sG+LAnW1r0AfYFlK32IdwU8tJFMXSYMWhocSGliXll/2vUbCV&#10;vt6tTufP6muL3eLwlh0vP5lST4/D4gOEp8HfxTf3Rof5k/cofoX/PwGAn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fVygxQAAAN8AAAAPAAAAAAAAAAAAAAAAAJgCAABkcnMv&#10;ZG93bnJldi54bWxQSwUGAAAAAAQABAD1AAAAigMAAAAA&#10;" adj="20035,3310" strokecolor="#4f81bd" strokeweight="2pt">
              <v:textbox style="mso-next-textbox:#Çentikli Sağ Ok 129065">
                <w:txbxContent>
                  <w:p w:rsidR="009C7729" w:rsidRPr="00405858" w:rsidRDefault="009C7729" w:rsidP="00AB1A23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b/>
                        <w:color w:val="000000"/>
                      </w:rPr>
                    </w:pPr>
                    <w:r w:rsidRPr="00405858">
                      <w:rPr>
                        <w:rFonts w:ascii="Times New Roman" w:hAnsi="Times New Roman"/>
                        <w:color w:val="000000"/>
                      </w:rPr>
                      <w:t>Abbasilerin 751 yılında Çinlilerle yaptıkları bu savaşta Türkler Çinlilere karşı Müslümanların tarafına geçmişler ve savaşı kazanmalarında etkili olmuşlardır.</w:t>
                    </w:r>
                    <w:r w:rsidRPr="00405858">
                      <w:rPr>
                        <w:rFonts w:ascii="Times New Roman" w:hAnsi="Times New Roman"/>
                        <w:b/>
                        <w:color w:val="000000"/>
                      </w:rPr>
                      <w:t xml:space="preserve"> </w:t>
                    </w:r>
                  </w:p>
                  <w:p w:rsidR="009C7729" w:rsidRPr="00883C64" w:rsidRDefault="009C7729" w:rsidP="00AB1A23">
                    <w:pPr>
                      <w:spacing w:after="0" w:line="240" w:lineRule="auto"/>
                      <w:jc w:val="center"/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</w:pPr>
                    <w:r w:rsidRPr="00262809">
                      <w:rPr>
                        <w:rFonts w:ascii="Tahoma" w:hAnsi="Tahoma" w:cs="Tahoma"/>
                        <w:b/>
                        <w:color w:val="000000"/>
                        <w:sz w:val="20"/>
                        <w:szCs w:val="20"/>
                      </w:rPr>
                      <w:t>Ben hangi savaşım?</w:t>
                    </w:r>
                  </w:p>
                  <w:p w:rsidR="009C7729" w:rsidRDefault="009C7729" w:rsidP="00405858"/>
                </w:txbxContent>
              </v:textbox>
            </v:shape>
            <v:shape id="Çentikli Sağ Ok 129066" o:spid="_x0000_s1073" type="#_x0000_t94" style="position:absolute;left:4953;top:16192;width:47148;height:1057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xjn8QA&#10;AADfAAAADwAAAGRycy9kb3ducmV2LnhtbERP3U7CMBS+J+EdmkPijYF2XCw6KMQAGq9AcQ9wWA/b&#10;ZD0da4X59tTEhMsv3/982dtGXKjztWMNyUSBIC6cqbnUkH+9jp9A+IBssHFMGn7Jw3IxHMwxM+7K&#10;n3TZh1LEEPYZaqhCaDMpfVGRRT9xLXHkjq6zGCLsSmk6vMZw28ipUqm0WHNsqLClVUXFaf9jNexc&#10;8p1sTG7tx2n9dlYHyh93W60fRv3LDESgPtzF/+53E+dPn1Wawt+fCE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cY5/EAAAA3wAAAA8AAAAAAAAAAAAAAAAAmAIAAGRycy9k&#10;b3ducmV2LnhtbFBLBQYAAAAABAAEAPUAAACJAwAAAAA=&#10;" adj="20035,3310" strokeweight="2pt">
              <v:textbox style="mso-next-textbox:#Çentikli Sağ Ok 129066">
                <w:txbxContent>
                  <w:p w:rsidR="009C7729" w:rsidRDefault="009C7729" w:rsidP="00AB1A23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color w:val="000000"/>
                      </w:rPr>
                    </w:pPr>
                    <w:r w:rsidRPr="00405858">
                      <w:rPr>
                        <w:rFonts w:ascii="Times New Roman" w:hAnsi="Times New Roman"/>
                        <w:color w:val="000000"/>
                      </w:rPr>
                      <w:t>Yaklaşık 2200 yıllık Türk kara ordusunun kuruluşu, benim imparatorluğum döneminde olmuştur. Türk ordusunu onlu sisteme göre düzenleyerek idaresinin daha kolay olmasını sağladım.</w:t>
                    </w:r>
                  </w:p>
                  <w:p w:rsidR="009C7729" w:rsidRPr="00AB1A23" w:rsidRDefault="009C7729" w:rsidP="00AB1A23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color w:val="000000"/>
                      </w:rPr>
                    </w:pPr>
                    <w:r w:rsidRPr="00262809">
                      <w:rPr>
                        <w:rFonts w:ascii="Tahoma" w:hAnsi="Tahoma" w:cs="Tahoma"/>
                        <w:b/>
                        <w:color w:val="000000"/>
                        <w:sz w:val="20"/>
                        <w:szCs w:val="20"/>
                      </w:rPr>
                      <w:t>Ben Kimim?</w:t>
                    </w:r>
                  </w:p>
                  <w:p w:rsidR="009C7729" w:rsidRDefault="009C7729" w:rsidP="00405858"/>
                </w:txbxContent>
              </v:textbox>
            </v:shape>
            <v:shape id="Yatay Kaydırma 129067" o:spid="_x0000_s1074" type="#_x0000_t98" style="position:absolute;left:48196;top:8191;width:16669;height:933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P4uMIA&#10;AADfAAAADwAAAGRycy9kb3ducmV2LnhtbERPTYvCMBC9L/gfwgje1lSRWqtRRBA99LC6e/E2NGNb&#10;bSaliVr/vVkQPD7e92LVmVrcqXWVZQWjYQSCOLe64kLB3+/2OwHhPLLG2jIpeJKD1bL3tcBU2wcf&#10;6H70hQgh7FJUUHrfpFK6vCSDbmgb4sCdbWvQB9gWUrf4COGmluMoiqXBikNDiQ1tSsqvx5tRkCUb&#10;t5v8VJmJLyct6Zw5c0uUGvS79RyEp85/xG/3Xof541kUT+H/TwAgl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Y/i4wgAAAN8AAAAPAAAAAAAAAAAAAAAAAJgCAABkcnMvZG93&#10;bnJldi54bWxQSwUGAAAAAAQABAD1AAAAhwMAAAAA&#10;" adj="5400" filled="f" strokecolor="#8c3836" strokeweight="2pt"/>
            <v:shape id="Yatay Kaydırma 129068" o:spid="_x0000_s1075" type="#_x0000_t98" style="position:absolute;left:53244;width:15717;height:933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hIA8QA&#10;AADfAAAADwAAAGRycy9kb3ducmV2LnhtbERPTU/CQBC9m/gfNmPCTXYFQ6SyEFJCAt5AjRwn3bFt&#10;7M6W7kLLv3cOJh5f3vdiNfhGXamLdWALT2MDirgIrubSwsf79vEFVEzIDpvAZOFGEVbL+7sFZi70&#10;fKDrMZVKQjhmaKFKqc20jkVFHuM4tMTCfYfOYxLYldp12Eu4b/TEmJn2WLM0VNhSXlHxc7x4C9NT&#10;fnjuY7n5upm8nn9u96e3c2vt6GFYv4JKNKR/8Z9752T+ZG5mMlj+CAC9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ISAPEAAAA3wAAAA8AAAAAAAAAAAAAAAAAmAIAAGRycy9k&#10;b3ducmV2LnhtbFBLBQYAAAAABAAEAPUAAACJAwAAAAA=&#10;" adj="5400" filled="f" strokecolor="#622423" strokeweight="2pt"/>
            <v:shape id="Çentikli Sağ Ok 129069" o:spid="_x0000_s1076" type="#_x0000_t94" style="position:absolute;top:8191;width:47148;height:1057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vaoMEA&#10;AADfAAAADwAAAGRycy9kb3ducmV2LnhtbERPyarCMBTdP/AfwhXcPDRVxKEaRRzA3cNh4fLSXJti&#10;c1OaqPXvjSC85eHM82VjS/Gg2heOFfR7CQjizOmCcwXn0647AeEDssbSMSl4kYflovUzx1S7Jx/o&#10;cQy5iCHsU1RgQqhSKX1myKLvuYo4cldXWwwR1rnUNT5juC3lIElG0mLBscFgRWtD2e14twp+bXAV&#10;D7cHY9fyepv8bS5ufFKq025WMxCBmvAv/rr3Os4fTJPRFD5/IgC5e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7r2qDBAAAA3wAAAA8AAAAAAAAAAAAAAAAAmAIAAGRycy9kb3du&#10;cmV2LnhtbFBLBQYAAAAABAAEAPUAAACGAwAAAAA=&#10;" adj="20035,3310" strokecolor="#c0504d" strokeweight="2pt">
              <v:textbox style="mso-next-textbox:#Çentikli Sağ Ok 129069">
                <w:txbxContent>
                  <w:p w:rsidR="009C7729" w:rsidRDefault="009C7729" w:rsidP="00405858">
                    <w:pPr>
                      <w:spacing w:after="0"/>
                      <w:jc w:val="center"/>
                      <w:rPr>
                        <w:rFonts w:ascii="Times New Roman" w:hAnsi="Times New Roman"/>
                        <w:color w:val="000000"/>
                      </w:rPr>
                    </w:pPr>
                    <w:r w:rsidRPr="00405858">
                      <w:rPr>
                        <w:rFonts w:ascii="Times New Roman" w:hAnsi="Times New Roman"/>
                        <w:color w:val="000000"/>
                      </w:rPr>
                      <w:t>11.yüzyılın başlarında Balasagun’da doğdum. Balasagun’da yazmaya başladığım Kutadgu Bilig (Mutluluk Bilgisi) ad</w:t>
                    </w:r>
                    <w:r>
                      <w:rPr>
                        <w:rFonts w:ascii="Times New Roman" w:hAnsi="Times New Roman"/>
                        <w:color w:val="000000"/>
                      </w:rPr>
                      <w:t xml:space="preserve">lı eseri Kaşgar’da tamamladım. </w:t>
                    </w:r>
                  </w:p>
                  <w:p w:rsidR="009C7729" w:rsidRPr="00405858" w:rsidRDefault="009C7729" w:rsidP="00405858">
                    <w:pPr>
                      <w:spacing w:after="0"/>
                      <w:jc w:val="center"/>
                      <w:rPr>
                        <w:rFonts w:ascii="Times New Roman" w:hAnsi="Times New Roman"/>
                        <w:color w:val="000000"/>
                      </w:rPr>
                    </w:pPr>
                    <w:r w:rsidRPr="00262809">
                      <w:rPr>
                        <w:rFonts w:ascii="Tahoma" w:hAnsi="Tahoma" w:cs="Tahoma"/>
                        <w:b/>
                        <w:color w:val="000000"/>
                        <w:sz w:val="20"/>
                        <w:szCs w:val="20"/>
                      </w:rPr>
                      <w:t>Ben kimim?</w:t>
                    </w:r>
                  </w:p>
                  <w:p w:rsidR="009C7729" w:rsidRDefault="009C7729" w:rsidP="00405858"/>
                </w:txbxContent>
              </v:textbox>
            </v:shape>
          </v:group>
        </w:pict>
      </w:r>
      <w:r w:rsidRPr="00405858">
        <w:rPr>
          <w:rFonts w:ascii="Times New Roman" w:hAnsi="Times New Roman"/>
          <w:b/>
          <w:sz w:val="24"/>
          <w:szCs w:val="24"/>
          <w:lang w:eastAsia="en-US"/>
        </w:rPr>
        <w:t xml:space="preserve">  </w:t>
      </w:r>
      <w:r w:rsidRPr="00405858">
        <w:rPr>
          <w:rFonts w:ascii="Times New Roman" w:hAnsi="Times New Roman"/>
          <w:b/>
          <w:sz w:val="28"/>
          <w:szCs w:val="28"/>
          <w:lang w:eastAsia="en-US"/>
        </w:rPr>
        <w:t>5-)</w:t>
      </w:r>
      <w:r w:rsidRPr="00405858">
        <w:rPr>
          <w:rFonts w:ascii="Times New Roman" w:hAnsi="Times New Roman"/>
          <w:b/>
          <w:sz w:val="24"/>
          <w:szCs w:val="24"/>
          <w:lang w:eastAsia="en-US"/>
        </w:rPr>
        <w:t>Aşağıda oklar içinde bilgisi verilen olay ve kişilerin cevaplarını yanlarındaki boş alanlara yazınız.</w:t>
      </w:r>
      <w:r>
        <w:rPr>
          <w:rFonts w:ascii="Times New Roman" w:hAnsi="Times New Roman"/>
          <w:b/>
          <w:sz w:val="24"/>
          <w:szCs w:val="24"/>
          <w:lang w:eastAsia="en-US"/>
        </w:rPr>
        <w:t>(12puan)</w:t>
      </w:r>
      <w:r w:rsidRPr="00405858">
        <w:rPr>
          <w:rFonts w:ascii="Times New Roman" w:hAnsi="Times New Roman"/>
          <w:b/>
          <w:sz w:val="24"/>
          <w:szCs w:val="24"/>
          <w:lang w:eastAsia="en-US"/>
        </w:rPr>
        <w:t xml:space="preserve"> </w:t>
      </w:r>
    </w:p>
    <w:p w:rsidR="009C7729" w:rsidRDefault="009C7729" w:rsidP="0084131E">
      <w:pPr>
        <w:spacing w:after="0" w:line="240" w:lineRule="auto"/>
        <w:ind w:right="212"/>
        <w:jc w:val="both"/>
        <w:rPr>
          <w:rFonts w:ascii="Times New Roman" w:hAnsi="Times New Roman"/>
          <w:b/>
          <w:sz w:val="24"/>
          <w:szCs w:val="24"/>
          <w:lang w:eastAsia="en-US"/>
        </w:rPr>
      </w:pPr>
    </w:p>
    <w:p w:rsidR="009C7729" w:rsidRPr="00405858" w:rsidRDefault="009C7729" w:rsidP="0084131E">
      <w:pPr>
        <w:spacing w:after="0" w:line="240" w:lineRule="auto"/>
        <w:ind w:right="212"/>
        <w:jc w:val="both"/>
        <w:rPr>
          <w:rFonts w:ascii="Times New Roman" w:hAnsi="Times New Roman"/>
          <w:b/>
          <w:sz w:val="24"/>
          <w:szCs w:val="24"/>
        </w:rPr>
      </w:pPr>
      <w:r w:rsidRPr="00405858">
        <w:rPr>
          <w:rFonts w:ascii="Times New Roman" w:hAnsi="Times New Roman"/>
          <w:b/>
          <w:sz w:val="24"/>
          <w:szCs w:val="24"/>
          <w:lang w:eastAsia="en-US"/>
        </w:rPr>
        <w:tab/>
      </w:r>
    </w:p>
    <w:p w:rsidR="009C7729" w:rsidRPr="009077A8" w:rsidRDefault="009C7729" w:rsidP="009077A8">
      <w:pPr>
        <w:tabs>
          <w:tab w:val="left" w:pos="9255"/>
        </w:tabs>
        <w:spacing w:after="0" w:line="240" w:lineRule="auto"/>
        <w:ind w:right="212"/>
        <w:jc w:val="both"/>
        <w:rPr>
          <w:rFonts w:ascii="Tahoma" w:hAnsi="Tahoma" w:cs="Tahoma"/>
          <w:b/>
          <w:color w:val="FF0000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</w:t>
      </w:r>
      <w:r w:rsidRPr="009077A8">
        <w:rPr>
          <w:rFonts w:ascii="Tahoma" w:hAnsi="Tahoma" w:cs="Tahoma"/>
          <w:b/>
          <w:color w:val="FF0000"/>
          <w:sz w:val="20"/>
          <w:szCs w:val="20"/>
        </w:rPr>
        <w:t>TALAS SAVAŞI</w:t>
      </w:r>
    </w:p>
    <w:p w:rsidR="009C7729" w:rsidRDefault="009C7729" w:rsidP="0084131E">
      <w:pPr>
        <w:spacing w:after="0" w:line="240" w:lineRule="auto"/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9C7729" w:rsidRDefault="009C7729" w:rsidP="0084131E">
      <w:pPr>
        <w:spacing w:after="0" w:line="240" w:lineRule="auto"/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9C7729" w:rsidRDefault="009C7729" w:rsidP="0084131E">
      <w:pPr>
        <w:spacing w:after="0" w:line="240" w:lineRule="auto"/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9C7729" w:rsidRDefault="009C7729" w:rsidP="0084131E">
      <w:pPr>
        <w:spacing w:after="0" w:line="240" w:lineRule="auto"/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9C7729" w:rsidRDefault="009C7729" w:rsidP="009077A8">
      <w:pPr>
        <w:tabs>
          <w:tab w:val="left" w:pos="817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9C7729" w:rsidRPr="009077A8" w:rsidRDefault="009C7729" w:rsidP="009077A8">
      <w:pPr>
        <w:tabs>
          <w:tab w:val="left" w:pos="8175"/>
        </w:tabs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</w:t>
      </w:r>
      <w:r w:rsidRPr="009077A8">
        <w:rPr>
          <w:rFonts w:ascii="Times New Roman" w:hAnsi="Times New Roman"/>
          <w:color w:val="FF0000"/>
          <w:sz w:val="24"/>
          <w:szCs w:val="24"/>
        </w:rPr>
        <w:t>YUSUF HAS HACİP</w:t>
      </w:r>
    </w:p>
    <w:p w:rsidR="009C7729" w:rsidRDefault="009C7729" w:rsidP="009B7946">
      <w:pPr>
        <w:rPr>
          <w:rFonts w:ascii="Times New Roman" w:hAnsi="Times New Roman"/>
          <w:sz w:val="24"/>
          <w:szCs w:val="24"/>
        </w:rPr>
      </w:pPr>
    </w:p>
    <w:p w:rsidR="009C7729" w:rsidRDefault="009C7729" w:rsidP="009077A8">
      <w:pPr>
        <w:tabs>
          <w:tab w:val="left" w:pos="8955"/>
        </w:tabs>
        <w:rPr>
          <w:rFonts w:ascii="Times New Roman" w:hAnsi="Times New Roman"/>
          <w:color w:val="FF0000"/>
          <w:sz w:val="24"/>
          <w:szCs w:val="24"/>
        </w:rPr>
      </w:pPr>
    </w:p>
    <w:p w:rsidR="009C7729" w:rsidRPr="009077A8" w:rsidRDefault="009C7729" w:rsidP="009077A8">
      <w:pPr>
        <w:tabs>
          <w:tab w:val="left" w:pos="8955"/>
        </w:tabs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 xml:space="preserve">                                                                                                                                                      </w:t>
      </w:r>
      <w:r w:rsidRPr="009077A8">
        <w:rPr>
          <w:rFonts w:ascii="Times New Roman" w:hAnsi="Times New Roman"/>
          <w:color w:val="FF0000"/>
          <w:sz w:val="24"/>
          <w:szCs w:val="24"/>
        </w:rPr>
        <w:t>META HAN</w:t>
      </w:r>
    </w:p>
    <w:p w:rsidR="009C7729" w:rsidRDefault="009C7729" w:rsidP="009B7946">
      <w:pPr>
        <w:rPr>
          <w:rFonts w:ascii="Times New Roman" w:hAnsi="Times New Roman"/>
          <w:sz w:val="24"/>
          <w:szCs w:val="24"/>
        </w:rPr>
      </w:pPr>
    </w:p>
    <w:p w:rsidR="009C7729" w:rsidRDefault="009C7729" w:rsidP="009B7946">
      <w:pPr>
        <w:rPr>
          <w:rFonts w:ascii="Times New Roman" w:hAnsi="Times New Roman"/>
          <w:sz w:val="24"/>
          <w:szCs w:val="24"/>
        </w:rPr>
      </w:pPr>
    </w:p>
    <w:p w:rsidR="009C7729" w:rsidRPr="009077A8" w:rsidRDefault="009C7729" w:rsidP="009B7946">
      <w:pPr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</w:t>
      </w:r>
      <w:r w:rsidRPr="009077A8">
        <w:rPr>
          <w:rFonts w:ascii="Times New Roman" w:hAnsi="Times New Roman"/>
          <w:color w:val="FF0000"/>
          <w:sz w:val="24"/>
          <w:szCs w:val="24"/>
        </w:rPr>
        <w:t>NİZAMÜL MÜLK</w:t>
      </w:r>
    </w:p>
    <w:p w:rsidR="009C7729" w:rsidRDefault="009C7729" w:rsidP="009B7946">
      <w:pPr>
        <w:rPr>
          <w:rFonts w:ascii="Times New Roman" w:hAnsi="Times New Roman"/>
          <w:sz w:val="24"/>
          <w:szCs w:val="24"/>
        </w:rPr>
      </w:pPr>
    </w:p>
    <w:p w:rsidR="009C7729" w:rsidRPr="009077A8" w:rsidRDefault="009C7729" w:rsidP="009B7946">
      <w:pPr>
        <w:rPr>
          <w:rFonts w:ascii="Times New Roman" w:hAnsi="Times New Roman"/>
          <w:color w:val="FF0000"/>
        </w:rPr>
      </w:pPr>
    </w:p>
    <w:p w:rsidR="009C7729" w:rsidRPr="009077A8" w:rsidRDefault="009C7729" w:rsidP="009B7946">
      <w:pPr>
        <w:rPr>
          <w:rFonts w:ascii="Times New Roman" w:hAnsi="Times New Roman"/>
          <w:color w:val="FF0000"/>
        </w:rPr>
      </w:pPr>
      <w:r w:rsidRPr="009077A8">
        <w:rPr>
          <w:rFonts w:ascii="Times New Roman" w:hAnsi="Times New Roman"/>
          <w:color w:val="FF0000"/>
        </w:rPr>
        <w:t xml:space="preserve">                </w:t>
      </w:r>
      <w:r>
        <w:rPr>
          <w:rFonts w:ascii="Times New Roman" w:hAnsi="Times New Roman"/>
          <w:color w:val="FF0000"/>
        </w:rPr>
        <w:t xml:space="preserve">                </w:t>
      </w:r>
      <w:r w:rsidRPr="009077A8">
        <w:rPr>
          <w:rFonts w:ascii="Times New Roman" w:hAnsi="Times New Roman"/>
          <w:color w:val="FF0000"/>
        </w:rPr>
        <w:t xml:space="preserve">                                                                                                                            KAŞGARLI MAHMUT</w:t>
      </w:r>
    </w:p>
    <w:p w:rsidR="009C7729" w:rsidRDefault="009C7729" w:rsidP="009B7946">
      <w:pPr>
        <w:rPr>
          <w:rFonts w:ascii="Times New Roman" w:hAnsi="Times New Roman"/>
          <w:sz w:val="24"/>
          <w:szCs w:val="24"/>
        </w:rPr>
      </w:pPr>
    </w:p>
    <w:p w:rsidR="009C7729" w:rsidRDefault="009C7729" w:rsidP="009B7946">
      <w:pPr>
        <w:rPr>
          <w:rFonts w:ascii="Times New Roman" w:hAnsi="Times New Roman"/>
          <w:sz w:val="24"/>
          <w:szCs w:val="24"/>
        </w:rPr>
      </w:pPr>
    </w:p>
    <w:p w:rsidR="009C7729" w:rsidRPr="00EA4D4D" w:rsidRDefault="009C7729" w:rsidP="009B7946">
      <w:pPr>
        <w:rPr>
          <w:rFonts w:ascii="Times New Roman" w:hAnsi="Times New Roman"/>
          <w:color w:val="FF0000"/>
        </w:rPr>
      </w:pPr>
      <w:r>
        <w:rPr>
          <w:rFonts w:ascii="Times New Roman" w:hAnsi="Times New Roman"/>
          <w:color w:val="FF0000"/>
          <w:sz w:val="24"/>
          <w:szCs w:val="24"/>
        </w:rPr>
        <w:t xml:space="preserve">                                                                                                                                      </w:t>
      </w:r>
      <w:r w:rsidRPr="00EA4D4D">
        <w:rPr>
          <w:rFonts w:ascii="Times New Roman" w:hAnsi="Times New Roman"/>
          <w:color w:val="FF0000"/>
        </w:rPr>
        <w:t>MALAZGİRT SAVAŞI</w:t>
      </w:r>
    </w:p>
    <w:p w:rsidR="009C7729" w:rsidRDefault="009C7729" w:rsidP="00995104">
      <w:pPr>
        <w:spacing w:after="0"/>
        <w:rPr>
          <w:rFonts w:ascii="Times New Roman" w:hAnsi="Times New Roman"/>
          <w:sz w:val="24"/>
          <w:szCs w:val="24"/>
        </w:rPr>
      </w:pPr>
    </w:p>
    <w:p w:rsidR="009C7729" w:rsidRDefault="009C7729" w:rsidP="00995104">
      <w:pPr>
        <w:spacing w:after="0"/>
        <w:rPr>
          <w:rFonts w:ascii="Times New Roman" w:hAnsi="Times New Roman"/>
          <w:sz w:val="24"/>
          <w:szCs w:val="24"/>
        </w:rPr>
      </w:pPr>
    </w:p>
    <w:p w:rsidR="009C7729" w:rsidRDefault="009C7729" w:rsidP="00995104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9C7729" w:rsidRDefault="009C7729" w:rsidP="00995104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9C7729" w:rsidRDefault="009C7729" w:rsidP="00995104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9C7729" w:rsidRPr="00995104" w:rsidRDefault="009C7729" w:rsidP="00995104">
      <w:pPr>
        <w:spacing w:after="0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shape id="Resim 808" o:spid="_x0000_s1077" type="#_x0000_t75" alt="http://cdncms.zaman.com.tr/2011/12/12/mta.jpg" style="position:absolute;margin-left:482.4pt;margin-top:9pt;width:66.9pt;height:1in;z-index:251656704;visibility:visible">
            <v:imagedata r:id="rId8" o:title="" cropleft="14445f" cropright="14592f"/>
          </v:shape>
        </w:pict>
      </w:r>
      <w:r w:rsidRPr="00995104">
        <w:rPr>
          <w:rFonts w:ascii="Times New Roman" w:hAnsi="Times New Roman"/>
          <w:b/>
          <w:sz w:val="28"/>
          <w:szCs w:val="28"/>
        </w:rPr>
        <w:t>6-)</w:t>
      </w:r>
      <w:r w:rsidRPr="00995104">
        <w:rPr>
          <w:rFonts w:ascii="Times New Roman" w:hAnsi="Times New Roman"/>
          <w:b/>
          <w:sz w:val="24"/>
          <w:szCs w:val="24"/>
        </w:rPr>
        <w:t xml:space="preserve">Aşağıdaki tabloda çıkarıldığı yerler verilen </w:t>
      </w:r>
      <w:r w:rsidRPr="00995104">
        <w:rPr>
          <w:rFonts w:ascii="Times New Roman" w:hAnsi="Times New Roman"/>
          <w:b/>
          <w:sz w:val="24"/>
          <w:szCs w:val="24"/>
          <w:u w:val="single"/>
        </w:rPr>
        <w:t>madenlerin isimlerini</w:t>
      </w:r>
      <w:r w:rsidRPr="00995104">
        <w:rPr>
          <w:rFonts w:ascii="Times New Roman" w:hAnsi="Times New Roman"/>
          <w:b/>
          <w:sz w:val="24"/>
          <w:szCs w:val="24"/>
        </w:rPr>
        <w:t xml:space="preserve"> yazınız.</w:t>
      </w:r>
      <w:r>
        <w:rPr>
          <w:rFonts w:ascii="Times New Roman" w:hAnsi="Times New Roman"/>
          <w:b/>
          <w:sz w:val="24"/>
          <w:szCs w:val="24"/>
        </w:rPr>
        <w:t>(5 puan)</w:t>
      </w:r>
    </w:p>
    <w:p w:rsidR="009C7729" w:rsidRDefault="009C7729">
      <w:pPr>
        <w:spacing w:after="0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shape id="Resim 810" o:spid="_x0000_s1078" type="#_x0000_t75" alt="MADEN-IS" style="position:absolute;margin-left:481.65pt;margin-top:138.25pt;width:1in;height:76.5pt;z-index:-251657728;visibility:visible" wrapcoords="-225 0 -225 21388 21600 21388 21600 0 -225 0">
            <v:imagedata r:id="rId9" o:title=""/>
            <w10:wrap type="tight"/>
          </v:shape>
        </w:pict>
      </w:r>
      <w:r>
        <w:rPr>
          <w:noProof/>
        </w:rPr>
        <w:pict>
          <v:shape id="irc_mi" o:spid="_x0000_s1079" type="#_x0000_t75" alt="http://www.bursamikro.com/UploadFile/image/ref_etibank.jpg" style="position:absolute;margin-left:461.4pt;margin-top:76pt;width:102.75pt;height:54pt;z-index:251657728;visibility:visible">
            <v:imagedata r:id="rId10" o:title=""/>
          </v:shape>
        </w:pict>
      </w:r>
      <w:r>
        <w:rPr>
          <w:noProof/>
        </w:rPr>
        <w:pict>
          <v:shape id="_x0000_s1080" type="#_x0000_t94" style="position:absolute;margin-left:279.25pt;margin-top:198.95pt;width:36.05pt;height:9pt;z-index:251655680" strokecolor="#930">
            <v:stroke dashstyle="longDash"/>
          </v:shape>
        </w:pict>
      </w:r>
      <w:r>
        <w:rPr>
          <w:noProof/>
        </w:rPr>
        <w:pict>
          <v:shape id="_x0000_s1081" type="#_x0000_t94" style="position:absolute;margin-left:279.25pt;margin-top:157pt;width:36.05pt;height:9pt;z-index:251654656" strokecolor="#930">
            <v:stroke dashstyle="longDash"/>
          </v:shape>
        </w:pict>
      </w:r>
      <w:r>
        <w:rPr>
          <w:noProof/>
        </w:rPr>
        <w:pict>
          <v:shape id="_x0000_s1082" type="#_x0000_t94" style="position:absolute;margin-left:279.25pt;margin-top:122.5pt;width:36.05pt;height:9pt;z-index:251653632" strokecolor="#930">
            <v:stroke dashstyle="longDash"/>
          </v:shape>
        </w:pict>
      </w:r>
      <w:r>
        <w:rPr>
          <w:noProof/>
        </w:rPr>
        <w:pict>
          <v:shape id="_x0000_s1083" type="#_x0000_t94" style="position:absolute;margin-left:279.25pt;margin-top:84.95pt;width:36.05pt;height:9pt;z-index:251652608" strokecolor="#930">
            <v:stroke dashstyle="longDash"/>
          </v:shape>
        </w:pict>
      </w:r>
      <w:r>
        <w:rPr>
          <w:noProof/>
        </w:rPr>
        <w:pict>
          <v:rect id="_x0000_s1084" style="position:absolute;margin-left:319.65pt;margin-top:187.8pt;width:135.15pt;height:28.45pt;z-index:251650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" strokeweight="2pt">
            <v:textbox style="mso-next-textbox:#_x0000_s1084">
              <w:txbxContent>
                <w:p w:rsidR="009C7729" w:rsidRPr="001E55F0" w:rsidRDefault="009C7729" w:rsidP="00D21595">
                  <w:pPr>
                    <w:rPr>
                      <w:rFonts w:ascii="Tahoma" w:hAnsi="Tahoma" w:cs="Tahoma"/>
                      <w:color w:val="FF0000"/>
                      <w:sz w:val="20"/>
                      <w:szCs w:val="20"/>
                    </w:rPr>
                  </w:pPr>
                  <w:r w:rsidRPr="001E55F0">
                    <w:rPr>
                      <w:rFonts w:ascii="Tahoma" w:hAnsi="Tahoma" w:cs="Tahoma"/>
                      <w:color w:val="FF0000"/>
                      <w:sz w:val="20"/>
                      <w:szCs w:val="20"/>
                    </w:rPr>
                    <w:t>KROM</w:t>
                  </w:r>
                </w:p>
              </w:txbxContent>
            </v:textbox>
          </v:rect>
        </w:pict>
      </w:r>
      <w:r>
        <w:rPr>
          <w:noProof/>
        </w:rPr>
        <w:pict>
          <v:rect id="_x0000_s1085" style="position:absolute;margin-left:319.65pt;margin-top:148.75pt;width:135.15pt;height:28.45pt;z-index:251649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" strokeweight="2pt">
            <v:textbox style="mso-next-textbox:#_x0000_s1085">
              <w:txbxContent>
                <w:p w:rsidR="009C7729" w:rsidRPr="001E55F0" w:rsidRDefault="009C7729" w:rsidP="00D21595">
                  <w:pPr>
                    <w:rPr>
                      <w:rFonts w:ascii="Tahoma" w:hAnsi="Tahoma" w:cs="Tahoma"/>
                      <w:color w:val="FF0000"/>
                      <w:sz w:val="20"/>
                      <w:szCs w:val="20"/>
                    </w:rPr>
                  </w:pPr>
                  <w:r w:rsidRPr="001E55F0">
                    <w:rPr>
                      <w:rFonts w:ascii="Tahoma" w:hAnsi="Tahoma" w:cs="Tahoma"/>
                      <w:color w:val="FF0000"/>
                      <w:sz w:val="20"/>
                      <w:szCs w:val="20"/>
                    </w:rPr>
                    <w:t>BOR</w:t>
                  </w:r>
                </w:p>
              </w:txbxContent>
            </v:textbox>
          </v:rect>
        </w:pict>
      </w:r>
      <w:r>
        <w:rPr>
          <w:noProof/>
        </w:rPr>
        <w:pict>
          <v:rect id="_x0000_s1086" style="position:absolute;margin-left:319.65pt;margin-top:112pt;width:135.15pt;height:28.45pt;z-index:251648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" strokeweight="2pt">
            <v:textbox style="mso-next-textbox:#_x0000_s1086">
              <w:txbxContent>
                <w:p w:rsidR="009C7729" w:rsidRPr="001E55F0" w:rsidRDefault="009C7729" w:rsidP="00D21595">
                  <w:pPr>
                    <w:rPr>
                      <w:rFonts w:ascii="Tahoma" w:hAnsi="Tahoma" w:cs="Tahoma"/>
                      <w:color w:val="FF0000"/>
                      <w:sz w:val="20"/>
                      <w:szCs w:val="20"/>
                    </w:rPr>
                  </w:pPr>
                  <w:r w:rsidRPr="001E55F0">
                    <w:rPr>
                      <w:rFonts w:ascii="Tahoma" w:hAnsi="Tahoma" w:cs="Tahoma"/>
                      <w:color w:val="FF0000"/>
                      <w:sz w:val="20"/>
                      <w:szCs w:val="20"/>
                    </w:rPr>
                    <w:t>TAŞ KÖMÜRÜ</w:t>
                  </w:r>
                </w:p>
              </w:txbxContent>
            </v:textbox>
          </v:rect>
        </w:pict>
      </w:r>
      <w:r>
        <w:rPr>
          <w:noProof/>
        </w:rPr>
        <w:pict>
          <v:rect id="_x0000_s1087" style="position:absolute;margin-left:319.65pt;margin-top:75.25pt;width:135.15pt;height:28.45pt;z-index:251647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" strokeweight="2pt">
            <v:textbox style="mso-next-textbox:#_x0000_s1087">
              <w:txbxContent>
                <w:p w:rsidR="009C7729" w:rsidRPr="001E55F0" w:rsidRDefault="009C7729" w:rsidP="00D21595">
                  <w:pPr>
                    <w:rPr>
                      <w:rFonts w:ascii="Tahoma" w:hAnsi="Tahoma" w:cs="Tahoma"/>
                      <w:color w:val="FF0000"/>
                      <w:sz w:val="20"/>
                      <w:szCs w:val="20"/>
                    </w:rPr>
                  </w:pPr>
                  <w:r w:rsidRPr="001E55F0">
                    <w:rPr>
                      <w:rFonts w:ascii="Tahoma" w:hAnsi="Tahoma" w:cs="Tahoma"/>
                      <w:color w:val="FF0000"/>
                      <w:sz w:val="20"/>
                      <w:szCs w:val="20"/>
                    </w:rPr>
                    <w:t>BAKIR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29157" o:spid="_x0000_s1088" style="position:absolute;margin-left:319.65pt;margin-top:36.25pt;width:135.15pt;height:28.45pt;z-index:251646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" strokeweight="2pt">
            <v:textbox style="mso-next-textbox:#Dikdörtgen 129157">
              <w:txbxContent>
                <w:p w:rsidR="009C7729" w:rsidRPr="001E55F0" w:rsidRDefault="009C7729" w:rsidP="00D21595">
                  <w:pPr>
                    <w:rPr>
                      <w:rFonts w:ascii="Tahoma" w:hAnsi="Tahoma" w:cs="Tahoma"/>
                      <w:color w:val="FF0000"/>
                      <w:sz w:val="20"/>
                      <w:szCs w:val="20"/>
                    </w:rPr>
                  </w:pPr>
                  <w:r w:rsidRPr="001E55F0">
                    <w:rPr>
                      <w:rFonts w:ascii="Tahoma" w:hAnsi="Tahoma" w:cs="Tahoma"/>
                      <w:color w:val="FF0000"/>
                      <w:sz w:val="20"/>
                      <w:szCs w:val="20"/>
                    </w:rPr>
                    <w:t>DEMİR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29166" o:spid="_x0000_s1089" style="position:absolute;margin-left:319.65pt;margin-top:3.3pt;width:135.15pt;height:28.45pt;z-index:2516454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" fillcolor="window" strokecolor="#036" strokeweight="2pt">
            <v:textbox style="mso-next-textbox:#Dikdörtgen 129166">
              <w:txbxContent>
                <w:p w:rsidR="009C7729" w:rsidRPr="00E1328B" w:rsidRDefault="009C7729" w:rsidP="00D21595">
                  <w:pPr>
                    <w:jc w:val="center"/>
                    <w:rPr>
                      <w:rFonts w:ascii="Tahoma" w:hAnsi="Tahoma" w:cs="Tahoma"/>
                      <w:b/>
                      <w:color w:val="000000"/>
                      <w:sz w:val="20"/>
                      <w:szCs w:val="20"/>
                    </w:rPr>
                  </w:pPr>
                  <w:r w:rsidRPr="00E1328B">
                    <w:rPr>
                      <w:rFonts w:ascii="Tahoma" w:hAnsi="Tahoma" w:cs="Tahoma"/>
                      <w:b/>
                      <w:color w:val="000000"/>
                      <w:sz w:val="20"/>
                      <w:szCs w:val="20"/>
                    </w:rPr>
                    <w:t>Maden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90" type="#_x0000_t94" style="position:absolute;margin-left:279.25pt;margin-top:55.7pt;width:36.05pt;height:9pt;z-index:251651584" strokecolor="#930">
            <v:stroke dashstyle="longDash"/>
          </v:shape>
        </w:pict>
      </w:r>
      <w:r>
        <w:rPr>
          <w:noProof/>
        </w:rPr>
        <w:pict>
          <v:rect id="_x0000_s1091" style="position:absolute;margin-left:-7.35pt;margin-top:189.25pt;width:286.6pt;height:27pt;z-index:251644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" strokecolor="#c0504d" strokeweight="2pt">
            <v:textbox style="mso-next-textbox:#_x0000_s1091">
              <w:txbxContent>
                <w:p w:rsidR="009C7729" w:rsidRPr="0057416C" w:rsidRDefault="009C7729" w:rsidP="00D2159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Fethiye-Köyceğiz- (Muğla), Guleman-Palu (Elazığ)</w:t>
                  </w:r>
                </w:p>
              </w:txbxContent>
            </v:textbox>
          </v:rect>
        </w:pict>
      </w:r>
      <w:r>
        <w:rPr>
          <w:noProof/>
        </w:rPr>
        <w:pict>
          <v:rect id="_x0000_s1092" style="position:absolute;margin-left:-7.35pt;margin-top:112pt;width:286.6pt;height:28.45pt;z-index:251642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" strokecolor="#c0504d" strokeweight="2pt">
            <v:textbox style="mso-next-textbox:#_x0000_s1092">
              <w:txbxContent>
                <w:p w:rsidR="009C7729" w:rsidRPr="0057416C" w:rsidRDefault="009C7729" w:rsidP="00D2159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Karadeniz Ereğli-</w:t>
                  </w:r>
                  <w:r w:rsidRPr="000D6192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(Zonguldak ve çevresi)</w:t>
                  </w:r>
                </w:p>
              </w:txbxContent>
            </v:textbox>
          </v:rect>
        </w:pict>
      </w:r>
      <w:r>
        <w:rPr>
          <w:noProof/>
        </w:rPr>
        <w:pict>
          <v:rect id="_x0000_s1093" style="position:absolute;margin-left:-7.35pt;margin-top:148.75pt;width:286.6pt;height:28.45pt;z-index:2516433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" strokecolor="#c0504d" strokeweight="2pt">
            <v:textbox style="mso-next-textbox:#_x0000_s1093">
              <w:txbxContent>
                <w:p w:rsidR="009C7729" w:rsidRPr="00E1328B" w:rsidRDefault="009C7729" w:rsidP="00D21595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1328B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>Kırka (Eskişehir),Emet (Kütahya), Susurluk (Balıkesir)</w:t>
                  </w:r>
                </w:p>
                <w:p w:rsidR="009C7729" w:rsidRPr="0057416C" w:rsidRDefault="009C7729" w:rsidP="00D2159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94" style="position:absolute;margin-left:-7.35pt;margin-top:75.25pt;width:286.6pt;height:28.45pt;z-index:2516413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" strokecolor="#c0504d" strokeweight="2pt">
            <v:textbox style="mso-next-textbox:#_x0000_s1094">
              <w:txbxContent>
                <w:p w:rsidR="009C7729" w:rsidRPr="0057416C" w:rsidRDefault="009C7729" w:rsidP="00D2159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Murgul (Artvin), Küre (Kastamonu)</w:t>
                  </w:r>
                </w:p>
                <w:p w:rsidR="009C7729" w:rsidRPr="0057416C" w:rsidRDefault="009C7729" w:rsidP="00D2159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Dikdörtgen 129156" o:spid="_x0000_s1095" style="position:absolute;margin-left:-7.35pt;margin-top:40pt;width:286.6pt;height:28.45pt;z-index:251640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" strokecolor="#c0504d" strokeweight="2pt">
            <v:textbox style="mso-next-textbox:#Dikdörtgen 129156">
              <w:txbxContent>
                <w:p w:rsidR="009C7729" w:rsidRPr="00E1328B" w:rsidRDefault="009C7729" w:rsidP="00D21595">
                  <w:pPr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  <w:r w:rsidRPr="00E1328B"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  <w:t xml:space="preserve">Divriği (Sivas), Hekimhan (Malatya), Hasan Çelebi (Malatya) </w:t>
                  </w:r>
                </w:p>
                <w:p w:rsidR="009C7729" w:rsidRPr="0057416C" w:rsidRDefault="009C7729" w:rsidP="00D2159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Dikdörtgen 129165" o:spid="_x0000_s1096" style="position:absolute;margin-left:-7.35pt;margin-top:4.75pt;width:286.6pt;height:27pt;z-index:251639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" fillcolor="window" strokecolor="#930" strokeweight="2pt">
            <v:textbox style="mso-next-textbox:#Dikdörtgen 129165">
              <w:txbxContent>
                <w:p w:rsidR="009C7729" w:rsidRPr="00E1328B" w:rsidRDefault="009C7729" w:rsidP="00D21595">
                  <w:pPr>
                    <w:jc w:val="center"/>
                    <w:rPr>
                      <w:rFonts w:ascii="Tahoma" w:hAnsi="Tahoma" w:cs="Tahoma"/>
                      <w:b/>
                      <w:color w:val="000000"/>
                      <w:sz w:val="20"/>
                      <w:szCs w:val="20"/>
                    </w:rPr>
                  </w:pPr>
                  <w:r w:rsidRPr="00E1328B">
                    <w:rPr>
                      <w:rFonts w:ascii="Tahoma" w:hAnsi="Tahoma" w:cs="Tahoma"/>
                      <w:b/>
                      <w:color w:val="000000"/>
                      <w:sz w:val="20"/>
                      <w:szCs w:val="20"/>
                    </w:rPr>
                    <w:t>Çıkarıldığı Yerler</w:t>
                  </w:r>
                </w:p>
              </w:txbxContent>
            </v:textbox>
          </v:rect>
        </w:pict>
      </w:r>
    </w:p>
    <w:p w:rsidR="009C7729" w:rsidRDefault="009C7729" w:rsidP="00F000A2">
      <w:pPr>
        <w:rPr>
          <w:rFonts w:ascii="Times New Roman" w:hAnsi="Times New Roman"/>
          <w:b/>
          <w:sz w:val="28"/>
          <w:szCs w:val="28"/>
        </w:rPr>
      </w:pPr>
    </w:p>
    <w:p w:rsidR="009C7729" w:rsidRDefault="009C7729" w:rsidP="00F000A2">
      <w:pPr>
        <w:rPr>
          <w:rFonts w:ascii="Times New Roman" w:hAnsi="Times New Roman"/>
          <w:b/>
          <w:sz w:val="28"/>
          <w:szCs w:val="28"/>
        </w:rPr>
      </w:pPr>
    </w:p>
    <w:p w:rsidR="009C7729" w:rsidRDefault="009C7729" w:rsidP="00F000A2">
      <w:pPr>
        <w:rPr>
          <w:rFonts w:ascii="Times New Roman" w:hAnsi="Times New Roman"/>
          <w:b/>
          <w:sz w:val="28"/>
          <w:szCs w:val="28"/>
        </w:rPr>
      </w:pPr>
    </w:p>
    <w:p w:rsidR="009C7729" w:rsidRDefault="009C7729" w:rsidP="00F000A2">
      <w:pPr>
        <w:rPr>
          <w:rFonts w:ascii="Times New Roman" w:hAnsi="Times New Roman"/>
          <w:b/>
          <w:sz w:val="28"/>
          <w:szCs w:val="28"/>
        </w:rPr>
      </w:pPr>
    </w:p>
    <w:p w:rsidR="009C7729" w:rsidRDefault="009C7729" w:rsidP="00F000A2">
      <w:pPr>
        <w:rPr>
          <w:rFonts w:ascii="Times New Roman" w:hAnsi="Times New Roman"/>
          <w:b/>
          <w:sz w:val="28"/>
          <w:szCs w:val="28"/>
        </w:rPr>
      </w:pPr>
    </w:p>
    <w:p w:rsidR="009C7729" w:rsidRDefault="009C7729" w:rsidP="00F000A2">
      <w:pPr>
        <w:rPr>
          <w:rFonts w:ascii="Times New Roman" w:hAnsi="Times New Roman"/>
          <w:b/>
          <w:sz w:val="28"/>
          <w:szCs w:val="28"/>
        </w:rPr>
      </w:pPr>
    </w:p>
    <w:p w:rsidR="009C7729" w:rsidRDefault="009C7729" w:rsidP="00F000A2">
      <w:pPr>
        <w:rPr>
          <w:rFonts w:ascii="Times New Roman" w:hAnsi="Times New Roman"/>
          <w:b/>
          <w:sz w:val="28"/>
          <w:szCs w:val="28"/>
        </w:rPr>
      </w:pPr>
    </w:p>
    <w:p w:rsidR="009C7729" w:rsidRDefault="009C7729" w:rsidP="00F000A2">
      <w:pPr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shape id="_x0000_s1097" type="#_x0000_t75" style="position:absolute;margin-left:410.4pt;margin-top:29.5pt;width:132.75pt;height:170.9pt;z-index:251678208;visibility:visible">
            <v:imagedata r:id="rId11" o:title=""/>
          </v:shape>
        </w:pict>
      </w:r>
      <w:r>
        <w:rPr>
          <w:noProof/>
        </w:rPr>
        <w:pict>
          <v:shape id="_x0000_s1098" type="#_x0000_t75" style="position:absolute;margin-left:441pt;margin-top:675pt;width:116.85pt;height:147.3pt;z-index:251677184;visibility:visible">
            <v:imagedata r:id="rId11" o:title=""/>
          </v:shape>
        </w:pict>
      </w:r>
      <w:r>
        <w:rPr>
          <w:noProof/>
        </w:rPr>
        <w:pict>
          <v:shape id="_x0000_s1099" type="#_x0000_t75" style="position:absolute;margin-left:441pt;margin-top:675pt;width:116.85pt;height:147.3pt;z-index:251676160;visibility:visible">
            <v:imagedata r:id="rId11" o:title=""/>
          </v:shape>
        </w:pict>
      </w:r>
      <w:r>
        <w:rPr>
          <w:noProof/>
        </w:rPr>
        <w:pict>
          <v:shape id="Resim 129148" o:spid="_x0000_s1100" type="#_x0000_t75" style="position:absolute;margin-left:441pt;margin-top:675pt;width:116.85pt;height:147.3pt;z-index:251675136;visibility:visible">
            <v:imagedata r:id="rId11" o:title=""/>
          </v:shape>
        </w:pict>
      </w:r>
      <w:r>
        <w:rPr>
          <w:noProof/>
        </w:rPr>
        <w:pict>
          <v:shape id="_x0000_s1101" type="#_x0000_t94" style="position:absolute;margin-left:133.65pt;margin-top:185.4pt;width:45pt;height:8.95pt;z-index:251674112">
            <v:stroke dashstyle="1 1" endcap="round"/>
          </v:shape>
        </w:pict>
      </w:r>
      <w:r>
        <w:rPr>
          <w:noProof/>
        </w:rPr>
        <w:pict>
          <v:shape id="_x0000_s1102" type="#_x0000_t94" style="position:absolute;margin-left:134.4pt;margin-top:149.4pt;width:45pt;height:8.95pt;z-index:251673088">
            <v:stroke dashstyle="1 1" endcap="round"/>
          </v:shape>
        </w:pict>
      </w:r>
      <w:r>
        <w:rPr>
          <w:noProof/>
        </w:rPr>
        <w:pict>
          <v:rect id="_x0000_s1103" style="position:absolute;margin-left:179.4pt;margin-top:38.4pt;width:192pt;height:23.6pt;z-index:251664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" strokeweight="2pt">
            <v:textbox>
              <w:txbxContent>
                <w:p w:rsidR="009C7729" w:rsidRPr="00FD690B" w:rsidRDefault="009C7729" w:rsidP="00EE56E1">
                  <w:pPr>
                    <w:rPr>
                      <w:color w:val="FF0000"/>
                      <w:szCs w:val="20"/>
                    </w:rPr>
                  </w:pPr>
                  <w:r w:rsidRPr="00FD690B">
                    <w:rPr>
                      <w:color w:val="FF0000"/>
                      <w:szCs w:val="20"/>
                    </w:rPr>
                    <w:t>TEKSTİL</w:t>
                  </w:r>
                </w:p>
              </w:txbxContent>
            </v:textbox>
          </v:rect>
        </w:pict>
      </w:r>
      <w:r>
        <w:rPr>
          <w:noProof/>
        </w:rPr>
        <w:pict>
          <v:rect id="_x0000_s1104" style="position:absolute;margin-left:179.4pt;margin-top:74.4pt;width:192pt;height:23.6pt;z-index:251665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" filled="f" fillcolor="black" strokeweight="2pt">
            <v:textbox>
              <w:txbxContent>
                <w:p w:rsidR="009C7729" w:rsidRPr="00FD690B" w:rsidRDefault="009C7729" w:rsidP="00EE56E1">
                  <w:pPr>
                    <w:rPr>
                      <w:color w:val="FF0000"/>
                      <w:szCs w:val="20"/>
                    </w:rPr>
                  </w:pPr>
                  <w:r w:rsidRPr="00FD690B">
                    <w:rPr>
                      <w:color w:val="FF0000"/>
                      <w:szCs w:val="20"/>
                    </w:rPr>
                    <w:t xml:space="preserve">YAĞ </w:t>
                  </w:r>
                </w:p>
              </w:txbxContent>
            </v:textbox>
          </v:rect>
        </w:pict>
      </w:r>
      <w:r>
        <w:rPr>
          <w:noProof/>
        </w:rPr>
        <w:pict>
          <v:rect id="_x0000_s1105" style="position:absolute;margin-left:178.65pt;margin-top:109.65pt;width:192pt;height:23.6pt;z-index:251666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" strokeweight="2pt">
            <v:textbox>
              <w:txbxContent>
                <w:p w:rsidR="009C7729" w:rsidRPr="00FD690B" w:rsidRDefault="009C7729" w:rsidP="00EE56E1">
                  <w:pPr>
                    <w:rPr>
                      <w:color w:val="FF0000"/>
                      <w:szCs w:val="20"/>
                    </w:rPr>
                  </w:pPr>
                  <w:r w:rsidRPr="00FD690B">
                    <w:rPr>
                      <w:color w:val="FF0000"/>
                      <w:szCs w:val="20"/>
                    </w:rPr>
                    <w:t>UN, MAKARNA VB.</w:t>
                  </w:r>
                </w:p>
              </w:txbxContent>
            </v:textbox>
          </v:rect>
        </w:pict>
      </w:r>
      <w:r>
        <w:rPr>
          <w:noProof/>
        </w:rPr>
        <w:pict>
          <v:shape id="_x0000_s1106" type="#_x0000_t94" style="position:absolute;margin-left:134.4pt;margin-top:117.55pt;width:45pt;height:8.95pt;z-index:251672064">
            <v:stroke dashstyle="1 1" endcap="round"/>
          </v:shape>
        </w:pict>
      </w:r>
      <w:r>
        <w:rPr>
          <w:noProof/>
        </w:rPr>
        <w:pict>
          <v:shape id="_x0000_s1107" type="#_x0000_t94" style="position:absolute;margin-left:133.65pt;margin-top:81.55pt;width:45pt;height:8.95pt;z-index:251671040">
            <v:stroke dashstyle="1 1" endcap="round"/>
          </v:shape>
        </w:pict>
      </w:r>
      <w:r>
        <w:rPr>
          <w:noProof/>
        </w:rPr>
        <w:pict>
          <v:shape id="_x0000_s1108" type="#_x0000_t94" style="position:absolute;margin-left:134.4pt;margin-top:45.15pt;width:45pt;height:8.95pt;z-index:251670016">
            <v:stroke dashstyle="1 1" endcap="round"/>
          </v:shape>
        </w:pict>
      </w:r>
      <w:r>
        <w:rPr>
          <w:noProof/>
        </w:rPr>
        <w:pict>
          <v:rect id="_x0000_s1109" style="position:absolute;margin-left:179.4pt;margin-top:176.8pt;width:192pt;height:23.6pt;z-index:2516689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" strokeweight="2pt">
            <v:textbox>
              <w:txbxContent>
                <w:p w:rsidR="009C7729" w:rsidRPr="00FD690B" w:rsidRDefault="009C7729" w:rsidP="00EE56E1">
                  <w:pPr>
                    <w:rPr>
                      <w:color w:val="FF0000"/>
                      <w:szCs w:val="20"/>
                    </w:rPr>
                  </w:pPr>
                  <w:r w:rsidRPr="00FD690B">
                    <w:rPr>
                      <w:color w:val="FF0000"/>
                      <w:szCs w:val="20"/>
                    </w:rPr>
                    <w:t>SÜT VE SÜT ÜRÜNLERİ</w:t>
                  </w:r>
                </w:p>
              </w:txbxContent>
            </v:textbox>
          </v:rect>
        </w:pict>
      </w:r>
      <w:r>
        <w:rPr>
          <w:noProof/>
        </w:rPr>
        <w:pict>
          <v:rect id="_x0000_s1110" style="position:absolute;margin-left:179.4pt;margin-top:142.65pt;width:192pt;height:23.6pt;z-index:2516679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" strokeweight="2pt">
            <v:textbox>
              <w:txbxContent>
                <w:p w:rsidR="009C7729" w:rsidRPr="00FD690B" w:rsidRDefault="009C7729" w:rsidP="00EE56E1">
                  <w:pPr>
                    <w:rPr>
                      <w:color w:val="FF0000"/>
                      <w:szCs w:val="20"/>
                    </w:rPr>
                  </w:pPr>
                  <w:r w:rsidRPr="00FD690B">
                    <w:rPr>
                      <w:color w:val="FF0000"/>
                      <w:szCs w:val="20"/>
                    </w:rPr>
                    <w:t>KERESTE, MOBİLYA VB.</w:t>
                  </w:r>
                </w:p>
              </w:txbxContent>
            </v:textbox>
          </v:rect>
        </w:pict>
      </w:r>
      <w:r>
        <w:rPr>
          <w:noProof/>
        </w:rPr>
        <w:pict>
          <v:rect id="_x0000_s1111" style="position:absolute;margin-left:-1.35pt;margin-top:142.65pt;width:135pt;height:23.6pt;z-index:251662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" strokecolor="#f79646" strokeweight="2pt">
            <v:textbox>
              <w:txbxContent>
                <w:p w:rsidR="009C7729" w:rsidRPr="00EA504C" w:rsidRDefault="009C7729" w:rsidP="006304E8">
                  <w:pPr>
                    <w:rPr>
                      <w:rFonts w:ascii="Times New Roman" w:hAnsi="Times New Roman"/>
                    </w:rPr>
                  </w:pPr>
                  <w:r w:rsidRPr="00EA504C">
                    <w:rPr>
                      <w:rFonts w:ascii="Times New Roman" w:hAnsi="Times New Roman"/>
                    </w:rPr>
                    <w:t>Ormanların fazla olması</w:t>
                  </w:r>
                </w:p>
                <w:p w:rsidR="009C7729" w:rsidRPr="0057416C" w:rsidRDefault="009C7729" w:rsidP="006304E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112" style="position:absolute;margin-left:-.6pt;margin-top:176.8pt;width:135pt;height:23.6pt;z-index:251663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" strokecolor="#f79646" strokeweight="2pt">
            <v:textbox>
              <w:txbxContent>
                <w:p w:rsidR="009C7729" w:rsidRPr="00EA504C" w:rsidRDefault="009C7729" w:rsidP="006304E8">
                  <w:pPr>
                    <w:rPr>
                      <w:rFonts w:ascii="Times New Roman" w:hAnsi="Times New Roman"/>
                    </w:rPr>
                  </w:pPr>
                  <w:r w:rsidRPr="00EA504C">
                    <w:rPr>
                      <w:rFonts w:ascii="Times New Roman" w:hAnsi="Times New Roman"/>
                      <w:color w:val="000000"/>
                    </w:rPr>
                    <w:t>Süt üretimi</w:t>
                  </w:r>
                </w:p>
              </w:txbxContent>
            </v:textbox>
          </v:rect>
        </w:pict>
      </w:r>
      <w:r>
        <w:rPr>
          <w:noProof/>
        </w:rPr>
        <w:pict>
          <v:rect id="_x0000_s1113" style="position:absolute;margin-left:-1.35pt;margin-top:109.65pt;width:135pt;height:23.6pt;z-index:2516618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" strokecolor="#f79646" strokeweight="2pt">
            <v:textbox>
              <w:txbxContent>
                <w:p w:rsidR="009C7729" w:rsidRPr="00EA504C" w:rsidRDefault="009C7729" w:rsidP="006304E8">
                  <w:pPr>
                    <w:rPr>
                      <w:rFonts w:ascii="Times New Roman" w:hAnsi="Times New Roman"/>
                    </w:rPr>
                  </w:pPr>
                  <w:r w:rsidRPr="00EA504C">
                    <w:rPr>
                      <w:rFonts w:ascii="Times New Roman" w:hAnsi="Times New Roman"/>
                    </w:rPr>
                    <w:t>Buğday üretimi</w:t>
                  </w:r>
                </w:p>
              </w:txbxContent>
            </v:textbox>
          </v:rect>
        </w:pict>
      </w:r>
      <w:r>
        <w:rPr>
          <w:noProof/>
        </w:rPr>
        <w:pict>
          <v:rect id="_x0000_s1114" style="position:absolute;margin-left:-1.35pt;margin-top:74.4pt;width:135pt;height:23.6pt;z-index:251660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" strokecolor="#f79646" strokeweight="2pt">
            <v:textbox>
              <w:txbxContent>
                <w:p w:rsidR="009C7729" w:rsidRPr="00EA504C" w:rsidRDefault="009C7729" w:rsidP="006304E8">
                  <w:pPr>
                    <w:rPr>
                      <w:rFonts w:ascii="Times New Roman" w:hAnsi="Times New Roman"/>
                    </w:rPr>
                  </w:pPr>
                  <w:r w:rsidRPr="00EA504C">
                    <w:rPr>
                      <w:rFonts w:ascii="Times New Roman" w:hAnsi="Times New Roman"/>
                    </w:rPr>
                    <w:t>Ayçiçeği ve zeytin üretimi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8" o:spid="_x0000_s1115" style="position:absolute;margin-left:-.6pt;margin-top:38.4pt;width:135pt;height:23.6pt;z-index:251659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" strokecolor="#f79646" strokeweight="2pt">
            <v:textbox>
              <w:txbxContent>
                <w:p w:rsidR="009C7729" w:rsidRPr="00EA504C" w:rsidRDefault="009C7729" w:rsidP="006304E8">
                  <w:pPr>
                    <w:rPr>
                      <w:rFonts w:ascii="Times New Roman" w:hAnsi="Times New Roman"/>
                    </w:rPr>
                  </w:pPr>
                  <w:r w:rsidRPr="00EA504C">
                    <w:rPr>
                      <w:rFonts w:ascii="Times New Roman" w:hAnsi="Times New Roman"/>
                    </w:rPr>
                    <w:t>Pamuk üretimi</w:t>
                  </w:r>
                </w:p>
              </w:txbxContent>
            </v:textbox>
          </v:rect>
        </w:pict>
      </w:r>
      <w:r w:rsidRPr="00F000A2">
        <w:rPr>
          <w:rFonts w:ascii="Times New Roman" w:hAnsi="Times New Roman"/>
          <w:b/>
          <w:sz w:val="28"/>
          <w:szCs w:val="28"/>
        </w:rPr>
        <w:t>7-)</w:t>
      </w:r>
      <w:r w:rsidRPr="00F000A2">
        <w:rPr>
          <w:rFonts w:ascii="Times New Roman" w:hAnsi="Times New Roman"/>
          <w:b/>
          <w:sz w:val="24"/>
          <w:szCs w:val="24"/>
        </w:rPr>
        <w:t xml:space="preserve">Aşağıda verilen faktörlere bağlı olarak bir yerde </w:t>
      </w:r>
      <w:r w:rsidRPr="00F000A2">
        <w:rPr>
          <w:rFonts w:ascii="Times New Roman" w:hAnsi="Times New Roman"/>
          <w:b/>
          <w:sz w:val="24"/>
          <w:szCs w:val="24"/>
          <w:u w:val="single"/>
        </w:rPr>
        <w:t>gelişmesi beklenen sanayi dallarını</w:t>
      </w:r>
      <w:r w:rsidRPr="00F000A2">
        <w:rPr>
          <w:rFonts w:ascii="Times New Roman" w:hAnsi="Times New Roman"/>
          <w:b/>
          <w:sz w:val="24"/>
          <w:szCs w:val="24"/>
        </w:rPr>
        <w:t xml:space="preserve"> karşısındaki boşluklara yazınız</w:t>
      </w:r>
      <w:r>
        <w:rPr>
          <w:rFonts w:ascii="Times New Roman" w:hAnsi="Times New Roman"/>
          <w:b/>
          <w:sz w:val="24"/>
          <w:szCs w:val="24"/>
        </w:rPr>
        <w:t>.(5puan)</w:t>
      </w:r>
    </w:p>
    <w:p w:rsidR="009C7729" w:rsidRPr="00A96F2B" w:rsidRDefault="009C7729" w:rsidP="00A96F2B">
      <w:pPr>
        <w:rPr>
          <w:rFonts w:ascii="Times New Roman" w:hAnsi="Times New Roman"/>
          <w:sz w:val="24"/>
          <w:szCs w:val="24"/>
        </w:rPr>
      </w:pPr>
    </w:p>
    <w:p w:rsidR="009C7729" w:rsidRPr="00A96F2B" w:rsidRDefault="009C7729" w:rsidP="00A96F2B">
      <w:pPr>
        <w:rPr>
          <w:rFonts w:ascii="Times New Roman" w:hAnsi="Times New Roman"/>
          <w:sz w:val="24"/>
          <w:szCs w:val="24"/>
        </w:rPr>
      </w:pPr>
    </w:p>
    <w:p w:rsidR="009C7729" w:rsidRPr="00A96F2B" w:rsidRDefault="009C7729" w:rsidP="00A96F2B">
      <w:pPr>
        <w:rPr>
          <w:rFonts w:ascii="Times New Roman" w:hAnsi="Times New Roman"/>
          <w:sz w:val="24"/>
          <w:szCs w:val="24"/>
        </w:rPr>
      </w:pPr>
    </w:p>
    <w:p w:rsidR="009C7729" w:rsidRPr="00A96F2B" w:rsidRDefault="009C7729" w:rsidP="00A96F2B">
      <w:pPr>
        <w:rPr>
          <w:rFonts w:ascii="Times New Roman" w:hAnsi="Times New Roman"/>
          <w:sz w:val="24"/>
          <w:szCs w:val="24"/>
        </w:rPr>
      </w:pPr>
    </w:p>
    <w:p w:rsidR="009C7729" w:rsidRPr="00A96F2B" w:rsidRDefault="009C7729" w:rsidP="00A96F2B">
      <w:pPr>
        <w:rPr>
          <w:rFonts w:ascii="Times New Roman" w:hAnsi="Times New Roman"/>
          <w:sz w:val="24"/>
          <w:szCs w:val="24"/>
        </w:rPr>
      </w:pPr>
    </w:p>
    <w:p w:rsidR="009C7729" w:rsidRDefault="009C7729" w:rsidP="00A96F2B">
      <w:pPr>
        <w:rPr>
          <w:rFonts w:ascii="Times New Roman" w:hAnsi="Times New Roman"/>
          <w:sz w:val="24"/>
          <w:szCs w:val="24"/>
        </w:rPr>
      </w:pPr>
    </w:p>
    <w:p w:rsidR="009C7729" w:rsidRDefault="009C7729" w:rsidP="002E6ADA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noProof/>
        </w:rPr>
        <w:pict>
          <v:group id="Grup 10318" o:spid="_x0000_s1116" style="position:absolute;margin-left:-7.35pt;margin-top:28.5pt;width:556.3pt;height:152.35pt;z-index:251679232" coordsize="70650,1762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">
            <v:group id="Grup 1" o:spid="_x0000_s1117" style="position:absolute;top:285;width:13023;height:17336" coordsize="16994,20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<v:shape id="Resim 26" o:spid="_x0000_s1118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NjK83BAAAA2wAAAA8AAABkcnMvZG93bnJldi54bWxEj81qwzAQhO+FvoPYQm+13BxCcaOYUDAU&#10;XAJN4vtibS1jaWUs2XHePioUehzm52N25eqsWGgKvWcFr1kOgrj1uudOweVcvbyBCBFZo/VMCm4U&#10;oNw/Puyw0P7K37ScYifSCIcCFZgYx0LK0BpyGDI/Eifvx08OY5JTJ/WE1zTurNzk+VY67DkRDI70&#10;YagdTrNL3HxwtpqbW21Cbdyhmasve1Tq+Wk9vIOItMb/8F/7UyvYbOH3S/oBcn8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NjK83BAAAA2wAAAA8AAAAAAAAAAAAAAAAAnwIA&#10;AGRycy9kb3ducmV2LnhtbFBLBQYAAAAABAAEAPcAAACNAwAAAAA=&#10;">
                <v:imagedata r:id="rId12" o:title=""/>
                <v:path arrowok="t"/>
              </v:shape>
              <v:rect id="Dikdörtgen 27" o:spid="_x0000_s1119" style="position:absolute;top:1933;width:16994;height:11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1gY8IA&#10;AADbAAAADwAAAGRycy9kb3ducmV2LnhtbESPQYvCMBSE7wv+h/CEva2pIrtSjVJEZT1qBfH2bJ5t&#10;tXkpTaz132+EBY/DzHzDzBadqURLjSstKxgOIhDEmdUl5woO6fprAsJ5ZI2VZVLwJAeLee9jhrG2&#10;D95Ru/e5CBB2MSoovK9jKV1WkEE3sDVx8C62MeiDbHKpG3wEuKnkKIq+pcGSw0KBNS0Lym77u1Hg&#10;zu02fdbJ8Xpy2TlZsUnH241Sn/0umYLw1Pl3+L/9qxWMfuD1JfwAO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XWBjwgAAANsAAAAPAAAAAAAAAAAAAAAAAJgCAABkcnMvZG93&#10;bnJldi54bWxQSwUGAAAAAAQABAD1AAAAhwMAAAAA&#10;" filled="f" stroked="f" strokeweight="2pt">
                <v:textbox>
                  <w:txbxContent>
                    <w:p w:rsidR="009C7729" w:rsidRPr="00262809" w:rsidRDefault="009C7729" w:rsidP="008672EE">
                      <w:pPr>
                        <w:jc w:val="center"/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</w:pPr>
                      <w:r w:rsidRPr="00262809"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  <w:t>Soğuya dayanaksız olan bir ürünüm Akden</w:t>
                      </w:r>
                      <w:r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  <w:t>iz iklim bölgelerinde yetişirim.</w:t>
                      </w:r>
                    </w:p>
                    <w:p w:rsidR="009C7729" w:rsidRPr="00262809" w:rsidRDefault="009C7729" w:rsidP="00752C53">
                      <w:pPr>
                        <w:jc w:val="center"/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v:group>
            <v:group id="Grup 2" o:spid="_x0000_s1120" style="position:absolute;left:14097;width:13023;height:17335" coordsize="16994,20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<v:shape id="Resim 29" o:spid="_x0000_s1121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L8v7/AAAAA2wAAAA8AAABkcnMvZG93bnJldi54bWxEj82KwjAUhffCvEO4wuw01YU41SgiFAYU&#10;QcfuL821KSY3pUm1vv1EGJjl4fx8nPV2cFY8qAuNZwWzaQaCuPK64VrB9aeYLEGEiKzReiYFLwqw&#10;3XyM1phr/+QzPS6xFmmEQ44KTIxtLmWoDDkMU98SJ+/mO4cxya6WusNnGndWzrNsIR02nAgGW9ob&#10;qu6X3iVudne26MvXwYSDcbuyL472pNTneNitQEQa4n/4r/2tFcy/4P0l/QC5+Q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0vy/v8AAAADbAAAADwAAAAAAAAAAAAAAAACfAgAA&#10;ZHJzL2Rvd25yZXYueG1sUEsFBgAAAAAEAAQA9wAAAIwDAAAAAA==&#10;">
                <v:imagedata r:id="rId12" o:title=""/>
                <v:path arrowok="t"/>
              </v:shape>
              <v:rect id="Dikdörtgen 30" o:spid="_x0000_s1122" style="position:absolute;left:1035;top:2275;width:15959;height:110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1uyr8A&#10;AADbAAAADwAAAGRycy9kb3ducmV2LnhtbERPTYvCMBC9C/6HMMLeNFWXRapRiqisR60g3sZmbKvN&#10;pDSx1n+/OQh7fLzvxaozlWipcaVlBeNRBII4s7rkXMEp3Q5nIJxH1lhZJgVvcrBa9nsLjLV98YHa&#10;o89FCGEXo4LC+zqW0mUFGXQjWxMH7mYbgz7AJpe6wVcIN5WcRNGPNFhyaCiwpnVB2eP4NArctd2n&#10;7zo53y8uuyYbNun3fqfU16BL5iA8df5f/HH/agXTsD58CT9ALv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/bW7KvwAAANsAAAAPAAAAAAAAAAAAAAAAAJgCAABkcnMvZG93bnJl&#10;di54bWxQSwUGAAAAAAQABAD1AAAAhAMAAAAA&#10;" filled="f" stroked="f" strokeweight="2pt">
                <v:textbox>
                  <w:txbxContent>
                    <w:p w:rsidR="009C7729" w:rsidRPr="00262809" w:rsidRDefault="009C7729" w:rsidP="00752C53">
                      <w:pPr>
                        <w:jc w:val="center"/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</w:pPr>
                      <w:r w:rsidRPr="00262809"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  <w:t>Ilıman iklim, her mevsim yağış kireçsiz toprak isterim.</w:t>
                      </w:r>
                    </w:p>
                    <w:p w:rsidR="009C7729" w:rsidRPr="00262809" w:rsidRDefault="009C7729" w:rsidP="00752C53">
                      <w:pPr>
                        <w:jc w:val="center"/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v:group>
            <v:group id="Grup 5" o:spid="_x0000_s1123" style="position:absolute;left:27527;width:15176;height:17335" coordsize="16994,20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<v:shape id="Resim 129026" o:spid="_x0000_s1124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ccNNbBAAAA3wAAAA8AAABkcnMvZG93bnJldi54bWxET1trwjAUfh/4H8IR9jYT+yCzM4oIhYFj&#10;MC/vh+asKSYnpUm1/vtlIPj48d1Xm9E7caU+toE1zGcKBHEdTMuNhtOxensHEROyQReYNNwpwmY9&#10;eVlhacKNf+h6SI3IIRxL1GBT6kopY23JY5yFjjhzv6H3mDLsG2l6vOVw72Sh1EJ6bDk3WOxoZ6m+&#10;HAafe9XFu2o43/c27q3fnofqy31r/Todtx8gEo3pKX64P02eXyxVsYD/PxmAXP8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OccNNbBAAAA3wAAAA8AAAAAAAAAAAAAAAAAnwIA&#10;AGRycy9kb3ducmV2LnhtbFBLBQYAAAAABAAEAPcAAACNAwAAAAA=&#10;">
                <v:imagedata r:id="rId12" o:title=""/>
                <v:path arrowok="t"/>
              </v:shape>
              <v:rect id="Dikdörtgen 129027" o:spid="_x0000_s1125" style="position:absolute;top:1035;width:16404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/fQ7MQA&#10;AADfAAAADwAAAGRycy9kb3ducmV2LnhtbERPTWvCQBC9C/0PyxR6001DURuzkVDaUo81QvE2Zsck&#10;NjsbstsY/71bEDw+3ne6Hk0rBupdY1nB8ywCQVxa3XClYFd8TJcgnEfW2FomBRdysM4eJikm2p75&#10;m4atr0QIYZeggtr7LpHSlTUZdDPbEQfuaHuDPsC+krrHcwg3rYyjaC4NNhwaauzorabyd/tnFLjD&#10;sCkuXf5z2rvykL+zKV42n0o9PY75CoSn0d/FN/eXDvPj1yhewP+fAEB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30OzEAAAA3wAAAA8AAAAAAAAAAAAAAAAAmAIAAGRycy9k&#10;b3ducmV2LnhtbFBLBQYAAAAABAAEAPUAAACJAwAAAAA=&#10;" filled="f" stroked="f" strokeweight="2pt">
                <v:textbox>
                  <w:txbxContent>
                    <w:p w:rsidR="009C7729" w:rsidRPr="00262809" w:rsidRDefault="009C7729" w:rsidP="00752C53">
                      <w:pPr>
                        <w:jc w:val="center"/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</w:pPr>
                      <w:r w:rsidRPr="00262809"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  <w:t>Dokuma sanayinin hammaddesiyim. Yetişme döneminde bol su ve olgunlaşma döneminde kuraklık isterim.</w:t>
                      </w:r>
                    </w:p>
                    <w:p w:rsidR="009C7729" w:rsidRPr="00262809" w:rsidRDefault="009C7729" w:rsidP="00752C53">
                      <w:pPr>
                        <w:jc w:val="center"/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v:group>
            <v:group id="Grup 129028" o:spid="_x0000_s1126" style="position:absolute;left:43434;top:190;width:13195;height:17336" coordsize="16994,20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/e7LXFAAAA3wAA&#10;AA8AAAAAAAAAAAAAAAAAqgIAAGRycy9kb3ducmV2LnhtbFBLBQYAAAAABAAEAPoAAACcAwAAAAA=&#10;">
              <v:shape id="Resim 129029" o:spid="_x0000_s1127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aDoKTBAAAA3wAAAA8AAABkcnMvZG93bnJldi54bWxET1trwjAUfh/sP4Qz2NtM7MOY1SgiFAaO&#10;wby8H5pjU0xOSpNq/feLIPj48d0Xq9E7caE+toE1TCcKBHEdTMuNhsO++vgCEROyQReYNNwowmr5&#10;+rLA0oQr/9FllxqRQziWqMGm1JVSxtqSxzgJHXHmTqH3mDLsG2l6vOZw72Sh1Kf02HJusNjRxlJ9&#10;3g0+96qzd9VwvG1t3Fq/Pg7Vj/vV+v1tXM9BJBrTU/xwf5s8v5ipYgb3PxmAXP4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aDoKTBAAAA3wAAAA8AAAAAAAAAAAAAAAAAnwIA&#10;AGRycy9kb3ducmV2LnhtbFBLBQYAAAAABAAEAPcAAACNAwAAAAA=&#10;">
                <v:imagedata r:id="rId12" o:title=""/>
                <v:path arrowok="t"/>
              </v:shape>
              <v:rect id="Dikdörtgen 129030" o:spid="_x0000_s1128" style="position:absolute;top:1035;width:16994;height:1295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feRcMA&#10;AADfAAAADwAAAGRycy9kb3ducmV2LnhtbERPTWvCQBC9F/wPywje6kYt0qauEqQt9agRpLcxO02i&#10;2dmQ3cb47zuHQo+P973aDK5RPXWh9mxgNk1AERfe1lwaOObvj8+gQkS22HgmA3cKsFmPHlaYWn/j&#10;PfWHWCoJ4ZCigSrGNtU6FBU5DFPfEgv37TuHUWBXatvhTcJdo+dJstQOa5aGClvaVlRcDz/OQDj3&#10;u/zeZqfLVyjO2Ru7/Gn3YcxkPGSvoCIN8V/85/60Mn/+kizkgfwRA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feRcMAAADfAAAADwAAAAAAAAAAAAAAAACYAgAAZHJzL2Rv&#10;d25yZXYueG1sUEsFBgAAAAAEAAQA9QAAAIgDAAAAAA==&#10;" filled="f" stroked="f" strokeweight="2pt">
                <v:textbox>
                  <w:txbxContent>
                    <w:p w:rsidR="009C7729" w:rsidRPr="00262809" w:rsidRDefault="009C7729" w:rsidP="00752C53">
                      <w:pPr>
                        <w:jc w:val="center"/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</w:pPr>
                      <w:r w:rsidRPr="00262809"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  <w:t>Türkiye’de ekim alanı en geniş olan tarım ürünlerinden biriyim. İlkbaharda yağış, yazları kuraklık isterim.</w:t>
                      </w:r>
                    </w:p>
                    <w:p w:rsidR="009C7729" w:rsidRPr="00262809" w:rsidRDefault="009C7729" w:rsidP="00752C53">
                      <w:pPr>
                        <w:jc w:val="center"/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v:group>
            <v:group id="Grup 129031" o:spid="_x0000_s1129" style="position:absolute;left:57721;top:285;width:12929;height:17336" coordsize="16994,20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s90/XFAAAA3wAA&#10;AA8AAAAAAAAAAAAAAAAAqgIAAGRycy9kb3ducmV2LnhtbFBLBQYAAAAABAAEAPoAAACcAwAAAAA=&#10;">
              <v:shape id="Resim 129032" o:spid="_x0000_s1130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3+pAjBAAAA3wAAAA8AAABkcnMvZG93bnJldi54bWxET11rwjAUfR/sP4Qr7G1N7GBs1SgyKAwc&#10;g+l8vzTXppjclCbV+u+XgeDj4Xwv15N34kxD7AJrmBcKBHETTMetht99/fwGIiZkgy4wabhShPXq&#10;8WGJlQkX/qHzLrUih3CsUINNqa+kjI0lj7EIPXHmjmHwmDIcWmkGvORw72Sp1Kv02HFusNjTh6Xm&#10;tBt97lUn7+rxcN3auLV+cxjrL/et9dNs2ixAJJrSXXxzf5o8v3xXLyX8/8kA5OoP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3+pAjBAAAA3wAAAA8AAAAAAAAAAAAAAAAAnwIA&#10;AGRycy9kb3ducmV2LnhtbFBLBQYAAAAABAAEAPcAAACNAwAAAAA=&#10;">
                <v:imagedata r:id="rId12" o:title=""/>
                <v:path arrowok="t"/>
              </v:shape>
              <v:rect id="Dikdörtgen 129033" o:spid="_x0000_s1131" style="position:absolute;left:1035;top:1035;width:14665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VAMsMA&#10;AADfAAAADwAAAGRycy9kb3ducmV2LnhtbERPTWvCQBC9C/0PyxR6M5uqFI2uEkoretQUircxOybR&#10;7GzIbmP8965Q8Ph434tVb2rRUesqywreoxgEcW51xYWCn+x7OAXhPLLG2jIpuJGD1fJlsMBE2yvv&#10;qNv7QoQQdgkqKL1vEildXpJBF9mGOHAn2xr0AbaF1C1eQ7ip5SiOP6TBikNDiQ19lpRf9n9GgTt2&#10;2+zWpL/ng8uP6RebbLJdK/X22qdzEJ56/xT/uzc6zB/N4vEYHn8CALm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RVAMsMAAADfAAAADwAAAAAAAAAAAAAAAACYAgAAZHJzL2Rv&#10;d25yZXYueG1sUEsFBgAAAAAEAAQA9QAAAIgDAAAAAA==&#10;" filled="f" stroked="f" strokeweight="2pt">
                <v:textbox>
                  <w:txbxContent>
                    <w:p w:rsidR="009C7729" w:rsidRPr="00262809" w:rsidRDefault="009C7729" w:rsidP="00752C53">
                      <w:pPr>
                        <w:jc w:val="center"/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</w:pPr>
                      <w:r w:rsidRPr="00262809"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  <w:t>Bol ışığa ve suya gereksinim duyarım. En çok Marmara Bölgesi’nde yetişirim.</w:t>
                      </w:r>
                    </w:p>
                    <w:p w:rsidR="009C7729" w:rsidRPr="00262809" w:rsidRDefault="009C7729" w:rsidP="00752C53">
                      <w:pPr>
                        <w:jc w:val="center"/>
                        <w:rPr>
                          <w:rFonts w:ascii="Tahoma" w:hAnsi="Tahoma" w:cs="Tahoma"/>
                          <w:color w:val="000000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v:group>
          </v:group>
        </w:pict>
      </w:r>
      <w:r w:rsidRPr="00752C53">
        <w:rPr>
          <w:rFonts w:ascii="Times New Roman" w:hAnsi="Times New Roman"/>
          <w:b/>
          <w:sz w:val="28"/>
          <w:szCs w:val="28"/>
          <w:lang w:eastAsia="en-US"/>
        </w:rPr>
        <w:t>8-)</w:t>
      </w:r>
      <w:r w:rsidRPr="00752C53">
        <w:rPr>
          <w:rFonts w:ascii="Times New Roman" w:hAnsi="Times New Roman"/>
          <w:b/>
          <w:sz w:val="24"/>
          <w:szCs w:val="24"/>
          <w:lang w:eastAsia="en-US"/>
        </w:rPr>
        <w:t xml:space="preserve"> Aşağıda verilen bilgilerle ürünleri eşleştirerek, bilgilerin altındaki boş kutunun içine hangi ürüne ait olduğunu yazınız</w:t>
      </w:r>
      <w:r>
        <w:rPr>
          <w:rFonts w:ascii="Times New Roman" w:hAnsi="Times New Roman"/>
          <w:b/>
          <w:sz w:val="24"/>
          <w:szCs w:val="24"/>
          <w:lang w:eastAsia="en-US"/>
        </w:rPr>
        <w:t>.(5puan)</w:t>
      </w:r>
    </w:p>
    <w:p w:rsidR="009C7729" w:rsidRDefault="009C7729" w:rsidP="002E6AD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7729" w:rsidRPr="00752C53" w:rsidRDefault="009C7729" w:rsidP="002E6ADA">
      <w:pPr>
        <w:spacing w:after="0"/>
        <w:rPr>
          <w:rFonts w:ascii="Times New Roman" w:hAnsi="Times New Roman"/>
          <w:sz w:val="24"/>
          <w:szCs w:val="24"/>
        </w:rPr>
      </w:pPr>
    </w:p>
    <w:p w:rsidR="009C7729" w:rsidRPr="00752C53" w:rsidRDefault="009C7729" w:rsidP="002E6ADA">
      <w:pPr>
        <w:spacing w:after="0"/>
        <w:rPr>
          <w:rFonts w:ascii="Times New Roman" w:hAnsi="Times New Roman"/>
          <w:sz w:val="24"/>
          <w:szCs w:val="24"/>
        </w:rPr>
      </w:pPr>
    </w:p>
    <w:p w:rsidR="009C7729" w:rsidRPr="00752C53" w:rsidRDefault="009C7729" w:rsidP="002E6ADA">
      <w:pPr>
        <w:spacing w:after="0"/>
        <w:rPr>
          <w:rFonts w:ascii="Times New Roman" w:hAnsi="Times New Roman"/>
          <w:sz w:val="24"/>
          <w:szCs w:val="24"/>
        </w:rPr>
      </w:pPr>
    </w:p>
    <w:p w:rsidR="009C7729" w:rsidRDefault="009C7729" w:rsidP="002E6ADA">
      <w:pPr>
        <w:spacing w:after="0"/>
        <w:rPr>
          <w:rFonts w:ascii="Times New Roman" w:hAnsi="Times New Roman"/>
          <w:sz w:val="24"/>
          <w:szCs w:val="24"/>
        </w:rPr>
      </w:pPr>
    </w:p>
    <w:p w:rsidR="009C7729" w:rsidRDefault="009C7729" w:rsidP="002E6ADA">
      <w:pPr>
        <w:spacing w:after="0"/>
        <w:ind w:firstLine="708"/>
        <w:rPr>
          <w:rFonts w:ascii="Times New Roman" w:hAnsi="Times New Roman"/>
          <w:sz w:val="24"/>
          <w:szCs w:val="24"/>
        </w:rPr>
      </w:pPr>
    </w:p>
    <w:p w:rsidR="009C7729" w:rsidRDefault="009C7729" w:rsidP="002E6ADA">
      <w:pPr>
        <w:rPr>
          <w:rFonts w:ascii="Times New Roman" w:hAnsi="Times New Roman"/>
          <w:sz w:val="24"/>
          <w:szCs w:val="24"/>
        </w:rPr>
      </w:pPr>
    </w:p>
    <w:p w:rsidR="009C7729" w:rsidRPr="002E6ADA" w:rsidRDefault="009C7729" w:rsidP="002E6ADA">
      <w:pPr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group id="Grup 10317" o:spid="_x0000_s1132" style="position:absolute;margin-left:-11.2pt;margin-top:22.3pt;width:548.55pt;height:85.2pt;z-index:251680256" coordsize="54197,12287" o:gfxdata="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">
            <v:group id="Grup 12" o:spid="_x0000_s1133" style="position:absolute;width:9810;height:12192" coordsize="9810,121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shape id="Resim 14" o:spid="_x0000_s1134" type="#_x0000_t75" style="position:absolute;left:95;width:9715;height:89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Q7QM3BAAAA2wAAAA8AAABkcnMvZG93bnJldi54bWxET0tqwzAQ3Rd6BzGF7ho5v5K4kUObkpBF&#10;N1ZygMGaWsbWyFhK4t6+KhSym8f7zmY7uk5caQiNZwXTSQaCuPKm4VrB+bR/WYEIEdlg55kU/FCA&#10;bfH4sMHc+BuXdNWxFimEQ44KbIx9LmWoLDkME98TJ+7bDw5jgkMtzYC3FO46OcuyV+mw4dRgsaed&#10;parVF6eA9efXhzwu16WubasP01mYzw9KPT+N728gIo3xLv53H02av4C/X9IBsvgF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Q7QM3BAAAA2wAAAA8AAAAAAAAAAAAAAAAAnwIA&#10;AGRycy9kb3ducmV2LnhtbFBLBQYAAAAABAAEAPcAAACNAwAAAAA=&#10;">
                <v:imagedata r:id="rId13" o:title=""/>
                <v:path arrowok="t"/>
              </v:shape>
              <v:roundrect id="Yuvarlatılmış Dikdörtgen 19" o:spid="_x0000_s1135" style="position:absolute;top:8953;width:9801;height:323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CDZb8A&#10;AADbAAAADwAAAGRycy9kb3ducmV2LnhtbERPS2sCMRC+F/wPYYTeaqLQUlej+EDwWlvoddiMm9XN&#10;ZEmiRn99Uyj0Nh/fc+bL7DpxpRBbzxrGIwWCuPam5UbD1+fu5R1ETMgGO8+k4U4RlovB0xwr42/8&#10;QddDakQJ4VihBptSX0kZa0sO48j3xIU7+uAwFRgaaQLeSrjr5ESpN+mw5dJgsaeNpfp8uDgNudvn&#10;19P3+qE2Kpym23yc2FZq/TzMqxmIRDn9i//ce1PmT+H3l3KAXPw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sINlvwAAANsAAAAPAAAAAAAAAAAAAAAAAJgCAABkcnMvZG93bnJl&#10;di54bWxQSwUGAAAAAAQABAD1AAAAhAMAAAAA&#10;" fillcolor="#cdddac" strokecolor="#94b64e">
                <v:fill color2="#f0f4e6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9C7729" w:rsidRPr="00AB3934" w:rsidRDefault="009C7729" w:rsidP="00752C53">
                      <w:pPr>
                        <w:jc w:val="center"/>
                        <w:rPr>
                          <w:rFonts w:ascii="Tahoma" w:hAnsi="Tahoma" w:cs="Tahoma"/>
                          <w:b/>
                          <w:sz w:val="18"/>
                        </w:rPr>
                      </w:pPr>
                      <w:r w:rsidRPr="00AB3934">
                        <w:rPr>
                          <w:rFonts w:ascii="Tahoma" w:hAnsi="Tahoma" w:cs="Tahoma"/>
                          <w:b/>
                          <w:sz w:val="18"/>
                        </w:rPr>
                        <w:t>Ayçiçeği</w:t>
                      </w:r>
                    </w:p>
                  </w:txbxContent>
                </v:textbox>
              </v:roundrect>
            </v:group>
            <v:group id="Grup 13" o:spid="_x0000_s1136" style="position:absolute;left:11239;top:285;width:10097;height:11907" coordsize="10096,119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<v:shape id="Resim 15" o:spid="_x0000_s1137" type="#_x0000_t75" style="position:absolute;width:10096;height:952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0x/NLAAAAA2wAAAA8AAABkcnMvZG93bnJldi54bWxET82KwjAQvgu+Q5gFb5qu6CJdY1kFwYOI&#10;dvcBhmRsa5tJaaLWtzeCsLf5+H5nmfW2ETfqfOVYweckAUGsnam4UPD3ux0vQPiAbLBxTAoe5CFb&#10;DQdLTI2784lueShEDGGfooIyhDaV0uuSLPqJa4kjd3adxRBhV0jT4T2G20ZOk+RLWqw4NpTY0qYk&#10;XedXq0Aez4vDVZ8u68um0fuZm+dF3So1+uh/vkEE6sO/+O3emTh/Dq9f4gFy9QQ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HTH80sAAAADbAAAADwAAAAAAAAAAAAAAAACfAgAA&#10;ZHJzL2Rvd25yZXYueG1sUEsFBgAAAAAEAAQA9wAAAIwDAAAAAA==&#10;">
                <v:imagedata r:id="rId14" o:title=""/>
                <v:path arrowok="t"/>
              </v:shape>
              <v:roundrect id="Yuvarlatılmış Dikdörtgen 20" o:spid="_x0000_s1138" style="position:absolute;top:8953;width:10096;height:295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bgRb4A&#10;AADbAAAADwAAAGRycy9kb3ducmV2LnhtbERPTWsCMRC9F/wPYQreatKFlroaRS0Fr7WFXofNuFnd&#10;TJYk1eivNwfB4+N9z5fZ9eJEIXaeNbxOFAjixpuOWw2/P18vHyBiQjbYeyYNF4qwXIye5lgbf+Zv&#10;Ou1SK0oIxxo12JSGWsrYWHIYJ34gLtzeB4epwNBKE/Bcwl0vK6XepcOOS4PFgTaWmuPu32nI/Ta/&#10;Hf7WV7VR4TD9zPvKdlLr8XNezUAkyukhvru3RkNV1pcv5QfIxQ0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Hm4EW+AAAA2wAAAA8AAAAAAAAAAAAAAAAAmAIAAGRycy9kb3ducmV2&#10;LnhtbFBLBQYAAAAABAAEAPUAAACDAwAAAAA=&#10;" fillcolor="#cdddac" strokecolor="#94b64e">
                <v:fill color2="#f0f4e6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9C7729" w:rsidRPr="00E05BFB" w:rsidRDefault="009C7729" w:rsidP="00752C53">
                      <w:pPr>
                        <w:jc w:val="center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 w:rsidRPr="00E05BFB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Buğday</w:t>
                      </w:r>
                    </w:p>
                  </w:txbxContent>
                </v:textbox>
              </v:roundrect>
            </v:group>
            <v:group id="Grup 10314" o:spid="_x0000_s1139" style="position:absolute;left:22574;top:285;width:10192;height:12002" coordsize="10191,120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Uqk/cQAAADeAAAA&#10;DwAAAAAAAAAAAAAAAACqAgAAZHJzL2Rvd25yZXYueG1sUEsFBgAAAAAEAAQA+gAAAJsDAAAAAA==&#10;">
              <v:shape id="Resim 16" o:spid="_x0000_s1140" type="#_x0000_t75" style="position:absolute;width:10191;height:102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BOPCvEAAAA2wAAAA8AAABkcnMvZG93bnJldi54bWxEj0FrwkAQhe+C/2EZoRepmxQqNroGSRF6&#10;6KVWeh6yYzaanY3ZjUn/fbcgeJvhve/Nm00+2kbcqPO1YwXpIgFBXDpdc6Xg+L1/XoHwAVlj45gU&#10;/JKHfDudbDDTbuAvuh1CJWII+wwVmBDaTEpfGrLoF64ljtrJdRZDXLtK6g6HGG4b+ZIkS2mx5njB&#10;YEuFofJy6G2ssdrbtHgv+rfX68/n+ThQSGmu1NNs3K1BBBrDw3ynP3TklvD/SxxAbv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BOPCvEAAAA2wAAAA8AAAAAAAAAAAAAAAAA&#10;nwIAAGRycy9kb3ducmV2LnhtbFBLBQYAAAAABAAEAPcAAACQAwAAAAA=&#10;">
                <v:imagedata r:id="rId15" o:title=""/>
                <v:path arrowok="t"/>
              </v:shape>
              <v:roundrect id="Yuvarlatılmış Dikdörtgen 21" o:spid="_x0000_s1141" style="position:absolute;top:8858;width:10191;height:314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pF3sEA&#10;AADbAAAADwAAAGRycy9kb3ducmV2LnhtbESPQWsCMRSE70L/Q3gFb5q4YGm3RmkVwWttodfH5rlZ&#10;u3lZklSjv74pCB6HmfmGWayy68WJQuw8a5hNFQjixpuOWw1fn9vJM4iYkA32nknDhSKslg+jBdbG&#10;n/mDTvvUigLhWKMGm9JQSxkbSw7j1A/ExTv44DAVGVppAp4L3PWyUupJOuy4LFgcaG2p+dn/Og25&#10;3+X58fv9qtYqHF82+VDZTmo9fsxvryAS5XQP39o7o6Gawf+X8gPk8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6qRd7BAAAA2wAAAA8AAAAAAAAAAAAAAAAAmAIAAGRycy9kb3du&#10;cmV2LnhtbFBLBQYAAAAABAAEAPUAAACGAwAAAAA=&#10;" fillcolor="#cdddac" strokecolor="#94b64e">
                <v:fill color2="#f0f4e6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9C7729" w:rsidRPr="00AB3934" w:rsidRDefault="009C7729" w:rsidP="00752C53">
                      <w:pPr>
                        <w:jc w:val="center"/>
                        <w:rPr>
                          <w:rFonts w:ascii="Tahoma" w:hAnsi="Tahoma" w:cs="Tahoma"/>
                          <w:b/>
                          <w:sz w:val="18"/>
                        </w:rPr>
                      </w:pPr>
                      <w:r w:rsidRPr="00AB3934">
                        <w:rPr>
                          <w:rFonts w:ascii="Tahoma" w:hAnsi="Tahoma" w:cs="Tahoma"/>
                          <w:b/>
                          <w:sz w:val="18"/>
                        </w:rPr>
                        <w:t>Çay</w:t>
                      </w:r>
                    </w:p>
                  </w:txbxContent>
                </v:textbox>
              </v:roundrect>
            </v:group>
            <v:group id="Grup 10315" o:spid="_x0000_s1142" style="position:absolute;left:33909;top:476;width:9525;height:11811" coordsize="9525,118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gYBZsUAAADe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HiRLOH3&#10;nXCD3Dw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4GAWbFAAAA3gAA&#10;AA8AAAAAAAAAAAAAAAAAqgIAAGRycy9kb3ducmV2LnhtbFBLBQYAAAAABAAEAPoAAACcAwAAAAA=&#10;">
              <v:shape id="Resim 17" o:spid="_x0000_s1143" type="#_x0000_t75" style="position:absolute;width:9525;height:102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/KKorAAAAA2wAAAA8AAABkcnMvZG93bnJldi54bWxET0trwkAQvhf8D8sI3urGHrSkrlIEQTwY&#10;tI/zkB2zqdnZNDtq/PeuUOhtPr7nzJe9b9SFulgHNjAZZ6CIy2Brrgx8fqyfX0FFQbbYBCYDN4qw&#10;XAye5pjbcOU9XQ5SqRTCMUcDTqTNtY6lI49xHFrixB1D51ES7CptO7ymcN/olyybao81pwaHLa0c&#10;lafD2RuoioJ+NkG+nBSTU/zebY+/56kxo2H//gZKqJd/8Z97Y9P8GTx+SQfoxR0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j8oqisAAAADbAAAADwAAAAAAAAAAAAAAAACfAgAA&#10;ZHJzL2Rvd25yZXYueG1sUEsFBgAAAAAEAAQA9wAAAIwDAAAAAA==&#10;">
                <v:imagedata r:id="rId16" o:title=""/>
                <v:path arrowok="t"/>
              </v:shape>
              <v:roundrect id="Yuvarlatılmış Dikdörtgen 22" o:spid="_x0000_s1144" style="position:absolute;top:8763;width:9525;height:3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jbqcEA&#10;AADbAAAADwAAAGRycy9kb3ducmV2LnhtbESPQWsCMRSE70L/Q3gFb5q4oLRbo1hLwWut0Otj89ys&#10;3bwsSappf30jCB6HmfmGWa6z68WZQuw8a5hNFQjixpuOWw2Hz/fJE4iYkA32nknDL0VYrx5GS6yN&#10;v/AHnfepFQXCsUYNNqWhljI2lhzGqR+Ii3f0wWEqMrTSBLwUuOtlpdRCOuy4LFgcaGup+d7/OA25&#10;3+X56ev1T21VOD2/5WNlO6n1+DFvXkAkyukevrV3RkNVwfVL+Q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5426nBAAAA2wAAAA8AAAAAAAAAAAAAAAAAmAIAAGRycy9kb3du&#10;cmV2LnhtbFBLBQYAAAAABAAEAPUAAACGAwAAAAA=&#10;" fillcolor="#cdddac" strokecolor="#94b64e">
                <v:fill color2="#f0f4e6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9C7729" w:rsidRPr="00AB3934" w:rsidRDefault="009C7729" w:rsidP="00752C53">
                      <w:pPr>
                        <w:jc w:val="center"/>
                        <w:rPr>
                          <w:rFonts w:ascii="Tahoma" w:hAnsi="Tahoma" w:cs="Tahoma"/>
                          <w:b/>
                          <w:sz w:val="18"/>
                        </w:rPr>
                      </w:pPr>
                      <w:r w:rsidRPr="00AB3934">
                        <w:rPr>
                          <w:rFonts w:ascii="Tahoma" w:hAnsi="Tahoma" w:cs="Tahoma"/>
                          <w:b/>
                          <w:sz w:val="18"/>
                        </w:rPr>
                        <w:t>Pamuk</w:t>
                      </w:r>
                    </w:p>
                    <w:p w:rsidR="009C7729" w:rsidRDefault="009C7729" w:rsidP="00752C53">
                      <w:pPr>
                        <w:jc w:val="center"/>
                      </w:pPr>
                    </w:p>
                  </w:txbxContent>
                </v:textbox>
              </v:roundrect>
            </v:group>
            <v:group id="Grup 10316" o:spid="_x0000_s1145" style="position:absolute;left:44481;top:571;width:9716;height:11716" coordsize="9715,117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tSfEcQAAADe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F+NI3n8Hon&#10;3CBX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tSfEcQAAADeAAAA&#10;DwAAAAAAAAAAAAAAAACqAgAAZHJzL2Rvd25yZXYueG1sUEsFBgAAAAAEAAQA+gAAAJsDAAAAAA==&#10;">
              <v:shape id="Resim 18" o:spid="_x0000_s1146" type="#_x0000_t75" style="position:absolute;width:9715;height:102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OWuZXDAAAA2wAAAA8AAABkcnMvZG93bnJldi54bWxEj0FLw0AQhe+C/2EZwZvd2INo7LaUgiUg&#10;gqb2Ps1Ok9DsTMhum/jvnUOhtxnem/e+Waym0JkLDbEVdvA8y8AQV+Jbrh387j6eXsHEhOyxEyYH&#10;fxRhtby/W2DuZeQfupSpNhrCMUcHTUp9bm2sGgoYZ9ITq3aUIWDSdaitH3DU8NDZeZa92IAta0OD&#10;PW0aqk7lOTjY74vwxaVMUoznN6k3n9X2++Dc48O0fgeTaEo38/W68IqvsPqLDmCX/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05a5lcMAAADbAAAADwAAAAAAAAAAAAAAAACf&#10;AgAAZHJzL2Rvd25yZXYueG1sUEsFBgAAAAAEAAQA9wAAAI8DAAAAAA==&#10;">
                <v:imagedata r:id="rId17" o:title=""/>
                <v:path arrowok="t"/>
              </v:shape>
              <v:roundrect id="Yuvarlatılmış Dikdörtgen 23" o:spid="_x0000_s1147" style="position:absolute;top:8572;width:9715;height:314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R+MsIA&#10;AADbAAAADwAAAGRycy9kb3ducmV2LnhtbESPQWsCMRSE70L/Q3iF3jRxS0tdjdJaBK/aQq+PzXOz&#10;unlZklRjf31TEHocZuYbZrHKrhdnCrHzrGE6USCIG286bjV8fmzGLyBiQjbYeyYNV4qwWt6NFlgb&#10;f+EdnfepFQXCsUYNNqWhljI2lhzGiR+Ii3fwwWEqMrTSBLwUuOtlpdSzdNhxWbA40NpSc9p/Ow25&#10;3+an49fbj1qrcJy950NlO6n1w31+nYNIlNN/+NbeGg3VI/x9KT9AL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NH4ywgAAANsAAAAPAAAAAAAAAAAAAAAAAJgCAABkcnMvZG93&#10;bnJldi54bWxQSwUGAAAAAAQABAD1AAAAhwMAAAAA&#10;" fillcolor="#cdddac" strokecolor="#94b64e">
                <v:fill color2="#f0f4e6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9C7729" w:rsidRPr="00AB3934" w:rsidRDefault="009C7729" w:rsidP="00752C53">
                      <w:pPr>
                        <w:jc w:val="center"/>
                        <w:rPr>
                          <w:rFonts w:ascii="Tahoma" w:hAnsi="Tahoma" w:cs="Tahoma"/>
                          <w:b/>
                          <w:sz w:val="18"/>
                        </w:rPr>
                      </w:pPr>
                      <w:r w:rsidRPr="00AB3934">
                        <w:rPr>
                          <w:rFonts w:ascii="Tahoma" w:hAnsi="Tahoma" w:cs="Tahoma"/>
                          <w:b/>
                          <w:sz w:val="18"/>
                        </w:rPr>
                        <w:t>Zeytin</w:t>
                      </w:r>
                    </w:p>
                  </w:txbxContent>
                </v:textbox>
              </v:roundrect>
            </v:group>
          </v:group>
        </w:pict>
      </w:r>
    </w:p>
    <w:p w:rsidR="009C7729" w:rsidRDefault="009C7729" w:rsidP="002E6ADA">
      <w:pPr>
        <w:rPr>
          <w:rFonts w:ascii="Times New Roman" w:hAnsi="Times New Roman"/>
          <w:sz w:val="24"/>
          <w:szCs w:val="24"/>
        </w:rPr>
      </w:pPr>
    </w:p>
    <w:p w:rsidR="009C7729" w:rsidRDefault="009C7729" w:rsidP="002E6ADA">
      <w:pPr>
        <w:ind w:firstLine="708"/>
        <w:rPr>
          <w:rFonts w:ascii="Times New Roman" w:hAnsi="Times New Roman"/>
          <w:sz w:val="24"/>
          <w:szCs w:val="24"/>
        </w:rPr>
      </w:pPr>
    </w:p>
    <w:p w:rsidR="009C7729" w:rsidRDefault="009C7729" w:rsidP="002E6ADA">
      <w:pPr>
        <w:ind w:firstLine="708"/>
        <w:rPr>
          <w:rFonts w:ascii="Times New Roman" w:hAnsi="Times New Roman"/>
          <w:sz w:val="24"/>
          <w:szCs w:val="24"/>
        </w:rPr>
      </w:pPr>
    </w:p>
    <w:p w:rsidR="009C7729" w:rsidRDefault="009C7729" w:rsidP="0003518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</w:p>
    <w:p w:rsidR="009C7729" w:rsidRPr="003D6F67" w:rsidRDefault="009C7729" w:rsidP="003D6F67">
      <w:pPr>
        <w:spacing w:after="0"/>
        <w:rPr>
          <w:rFonts w:ascii="Times New Roman" w:hAnsi="Times New Roman"/>
          <w:b/>
          <w:sz w:val="24"/>
          <w:szCs w:val="24"/>
        </w:rPr>
        <w:sectPr w:rsidR="009C7729" w:rsidRPr="003D6F67" w:rsidSect="000A49CB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type w:val="continuous"/>
          <w:pgSz w:w="11906" w:h="16838"/>
          <w:pgMar w:top="567" w:right="567" w:bottom="567" w:left="567" w:header="708" w:footer="708" w:gutter="0"/>
          <w:cols w:sep="1" w:space="282"/>
          <w:docGrid w:linePitch="360"/>
        </w:sectPr>
      </w:pPr>
      <w:r>
        <w:rPr>
          <w:noProof/>
        </w:rPr>
        <w:pict>
          <v:rect id="_x0000_s1148" style="position:absolute;margin-left:10.05pt;margin-top:-5.85pt;width:480.75pt;height:19.5pt;z-index:251681280" filled="f" strokeweight="1.5pt"/>
        </w:pict>
      </w:r>
      <w:r>
        <w:rPr>
          <w:rFonts w:ascii="Times New Roman" w:hAnsi="Times New Roman"/>
          <w:b/>
          <w:sz w:val="24"/>
          <w:szCs w:val="24"/>
        </w:rPr>
        <w:t xml:space="preserve">                   </w:t>
      </w:r>
      <w:r w:rsidRPr="005366A5">
        <w:rPr>
          <w:rFonts w:ascii="Times New Roman" w:hAnsi="Times New Roman"/>
          <w:b/>
          <w:sz w:val="24"/>
          <w:szCs w:val="24"/>
        </w:rPr>
        <w:t>Aşağıdaki çoktan seçmeli soruları cevaplayınız.</w:t>
      </w:r>
      <w:r w:rsidRPr="0003518B">
        <w:rPr>
          <w:rFonts w:ascii="Times New Roman" w:hAnsi="Times New Roman"/>
          <w:sz w:val="24"/>
          <w:szCs w:val="24"/>
        </w:rPr>
        <w:t xml:space="preserve"> </w:t>
      </w:r>
      <w:r w:rsidRPr="0003518B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6X5</w:t>
      </w:r>
      <w:r w:rsidRPr="0003518B">
        <w:rPr>
          <w:rFonts w:ascii="Times New Roman" w:hAnsi="Times New Roman"/>
          <w:b/>
          <w:sz w:val="24"/>
          <w:szCs w:val="24"/>
        </w:rPr>
        <w:t>=30 PUAN)</w:t>
      </w:r>
    </w:p>
    <w:p w:rsidR="009C7729" w:rsidRPr="00944A8A" w:rsidRDefault="009C7729" w:rsidP="0003518B">
      <w:pPr>
        <w:rPr>
          <w:rFonts w:ascii="Times New Roman" w:hAnsi="Times New Roman"/>
          <w:sz w:val="24"/>
          <w:szCs w:val="24"/>
        </w:rPr>
      </w:pPr>
      <w:r w:rsidRPr="00944A8A">
        <w:rPr>
          <w:rFonts w:ascii="Times New Roman" w:hAnsi="Times New Roman"/>
          <w:b/>
          <w:sz w:val="28"/>
          <w:szCs w:val="28"/>
        </w:rPr>
        <w:t>1-)</w:t>
      </w:r>
      <w:r w:rsidRPr="00944A8A">
        <w:rPr>
          <w:rFonts w:ascii="Times New Roman" w:hAnsi="Times New Roman"/>
          <w:sz w:val="24"/>
          <w:szCs w:val="24"/>
        </w:rPr>
        <w:t>Aşağıdaki grafikte Türkiye'nin 2000 ile 2007 yılları arasındaki ihracat değerleri gösterilmiştir.</w:t>
      </w:r>
    </w:p>
    <w:p w:rsidR="009C7729" w:rsidRDefault="009C7729" w:rsidP="00944A8A">
      <w:pPr>
        <w:spacing w:after="0"/>
        <w:rPr>
          <w:rFonts w:ascii="Times New Roman" w:hAnsi="Times New Roman"/>
          <w:sz w:val="24"/>
          <w:szCs w:val="24"/>
        </w:rPr>
      </w:pPr>
      <w:r w:rsidRPr="00923EB3">
        <w:rPr>
          <w:rFonts w:ascii="Times New Roman" w:hAnsi="Times New Roman"/>
          <w:noProof/>
          <w:sz w:val="24"/>
          <w:szCs w:val="24"/>
        </w:rPr>
        <w:pict>
          <v:shape id="0 Resim" o:spid="_x0000_i1025" type="#_x0000_t75" alt="resource1.png" style="width:249.75pt;height:211.5pt;visibility:visible">
            <v:imagedata r:id="rId24" o:title=""/>
          </v:shape>
        </w:pict>
      </w:r>
    </w:p>
    <w:p w:rsidR="009C7729" w:rsidRDefault="009C7729" w:rsidP="00944A8A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944A8A">
        <w:rPr>
          <w:rFonts w:ascii="Times New Roman" w:hAnsi="Times New Roman"/>
          <w:b/>
          <w:bCs/>
          <w:sz w:val="24"/>
          <w:szCs w:val="24"/>
        </w:rPr>
        <w:t>Grafiğe bakılarak aşağıdakilerden hangisi</w:t>
      </w:r>
      <w:r w:rsidRPr="00944A8A">
        <w:rPr>
          <w:rFonts w:ascii="Times New Roman" w:hAnsi="Times New Roman"/>
          <w:sz w:val="24"/>
          <w:szCs w:val="24"/>
        </w:rPr>
        <w:t xml:space="preserve"> </w:t>
      </w:r>
      <w:r w:rsidRPr="00944A8A">
        <w:rPr>
          <w:rFonts w:ascii="Times New Roman" w:hAnsi="Times New Roman"/>
          <w:b/>
          <w:bCs/>
          <w:sz w:val="24"/>
          <w:szCs w:val="24"/>
          <w:u w:val="single"/>
        </w:rPr>
        <w:t>söylenemez</w:t>
      </w:r>
      <w:r w:rsidRPr="00944A8A">
        <w:rPr>
          <w:rFonts w:ascii="Times New Roman" w:hAnsi="Times New Roman"/>
          <w:b/>
          <w:bCs/>
          <w:sz w:val="24"/>
          <w:szCs w:val="24"/>
        </w:rPr>
        <w:t>?</w:t>
      </w:r>
    </w:p>
    <w:p w:rsidR="009C7729" w:rsidRPr="00944A8A" w:rsidRDefault="009C7729" w:rsidP="00944A8A">
      <w:pPr>
        <w:spacing w:after="0"/>
        <w:rPr>
          <w:rFonts w:ascii="Times New Roman" w:hAnsi="Times New Roman"/>
          <w:b/>
          <w:sz w:val="24"/>
          <w:szCs w:val="24"/>
        </w:rPr>
      </w:pPr>
      <w:r w:rsidRPr="00944A8A">
        <w:rPr>
          <w:rFonts w:ascii="Times New Roman" w:hAnsi="Times New Roman"/>
          <w:b/>
          <w:sz w:val="24"/>
          <w:szCs w:val="24"/>
        </w:rPr>
        <w:t>A )</w:t>
      </w:r>
      <w:r w:rsidRPr="00944A8A">
        <w:rPr>
          <w:rFonts w:ascii="Times New Roman" w:hAnsi="Times New Roman"/>
          <w:sz w:val="24"/>
          <w:szCs w:val="24"/>
        </w:rPr>
        <w:t>En fazla ihracat 2007 yılında gerçekleşmiştir.</w:t>
      </w:r>
    </w:p>
    <w:p w:rsidR="009C7729" w:rsidRPr="00944A8A" w:rsidRDefault="009C7729" w:rsidP="00944A8A">
      <w:pPr>
        <w:spacing w:after="0"/>
        <w:rPr>
          <w:rFonts w:ascii="Times New Roman" w:hAnsi="Times New Roman"/>
          <w:b/>
          <w:sz w:val="24"/>
          <w:szCs w:val="24"/>
        </w:rPr>
      </w:pPr>
      <w:r w:rsidRPr="00944A8A">
        <w:rPr>
          <w:rFonts w:ascii="Times New Roman" w:hAnsi="Times New Roman"/>
          <w:b/>
          <w:sz w:val="24"/>
          <w:szCs w:val="24"/>
        </w:rPr>
        <w:t>B )</w:t>
      </w:r>
      <w:r w:rsidRPr="00944A8A">
        <w:rPr>
          <w:rFonts w:ascii="Times New Roman" w:hAnsi="Times New Roman"/>
          <w:sz w:val="24"/>
          <w:szCs w:val="24"/>
        </w:rPr>
        <w:t>İhracatta her yıl artış olmuştur.</w:t>
      </w:r>
    </w:p>
    <w:p w:rsidR="009C7729" w:rsidRPr="00944A8A" w:rsidRDefault="009C7729" w:rsidP="00944A8A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pict>
          <v:oval id="_x0000_s1152" style="position:absolute;margin-left:-5.7pt;margin-top:27.25pt;width:15.75pt;height:18pt;z-index:251682304" fillcolor="black" strokecolor="#f2f2f2" strokeweight="3pt">
            <v:shadow on="t" type="perspective" color="#7f7f7f" opacity=".5" offset="1pt" offset2="-1pt"/>
          </v:oval>
        </w:pict>
      </w:r>
      <w:r w:rsidRPr="00944A8A">
        <w:rPr>
          <w:rFonts w:ascii="Times New Roman" w:hAnsi="Times New Roman"/>
          <w:b/>
          <w:sz w:val="24"/>
          <w:szCs w:val="24"/>
        </w:rPr>
        <w:t>C )</w:t>
      </w:r>
      <w:r w:rsidRPr="00944A8A">
        <w:rPr>
          <w:rFonts w:ascii="Times New Roman" w:hAnsi="Times New Roman"/>
          <w:sz w:val="24"/>
          <w:szCs w:val="24"/>
        </w:rPr>
        <w:t>2006 yılındaki ihracat 2000 yılındaki ihracatın iki katını geçmiştir.</w:t>
      </w:r>
    </w:p>
    <w:p w:rsidR="009C7729" w:rsidRDefault="009C7729" w:rsidP="00944A8A">
      <w:pPr>
        <w:spacing w:after="0"/>
        <w:rPr>
          <w:rFonts w:ascii="Times New Roman" w:hAnsi="Times New Roman"/>
          <w:sz w:val="24"/>
          <w:szCs w:val="24"/>
        </w:rPr>
      </w:pPr>
      <w:r w:rsidRPr="00944A8A">
        <w:rPr>
          <w:rFonts w:ascii="Times New Roman" w:hAnsi="Times New Roman"/>
          <w:b/>
          <w:sz w:val="24"/>
          <w:szCs w:val="24"/>
        </w:rPr>
        <w:t>D )</w:t>
      </w:r>
      <w:r w:rsidRPr="00944A8A">
        <w:rPr>
          <w:rFonts w:ascii="Times New Roman" w:hAnsi="Times New Roman"/>
          <w:sz w:val="24"/>
          <w:szCs w:val="24"/>
        </w:rPr>
        <w:t>2001 ve 2002 yılındaki ihracat değerleri birbirine eşittir.</w:t>
      </w:r>
    </w:p>
    <w:p w:rsidR="009C7729" w:rsidRDefault="009C7729" w:rsidP="00944A8A">
      <w:pPr>
        <w:spacing w:after="0"/>
        <w:rPr>
          <w:rFonts w:ascii="Times New Roman" w:hAnsi="Times New Roman"/>
          <w:b/>
          <w:sz w:val="24"/>
          <w:szCs w:val="24"/>
        </w:rPr>
      </w:pPr>
      <w:r w:rsidRPr="00923EB3">
        <w:rPr>
          <w:rFonts w:ascii="Times New Roman" w:hAnsi="Times New Roman"/>
          <w:b/>
          <w:noProof/>
          <w:sz w:val="24"/>
          <w:szCs w:val="24"/>
        </w:rPr>
        <w:pict>
          <v:shape id="1 Resim" o:spid="_x0000_i1026" type="#_x0000_t75" alt="resource1.png" style="width:257.25pt;height:258pt;visibility:visible">
            <v:imagedata r:id="rId25" o:title=""/>
          </v:shape>
        </w:pict>
      </w:r>
    </w:p>
    <w:p w:rsidR="009C7729" w:rsidRDefault="009C7729" w:rsidP="00944A8A">
      <w:pPr>
        <w:spacing w:after="0"/>
        <w:rPr>
          <w:rFonts w:ascii="Times New Roman" w:hAnsi="Times New Roman"/>
          <w:b/>
          <w:bCs/>
        </w:rPr>
      </w:pPr>
      <w:r>
        <w:rPr>
          <w:noProof/>
        </w:rPr>
        <w:pict>
          <v:oval id="_x0000_s1153" style="position:absolute;margin-left:-1.95pt;margin-top:45.7pt;width:15.75pt;height:18pt;z-index:251683328" fillcolor="black" strokecolor="#f2f2f2" strokeweight="3pt">
            <v:shadow on="t" type="perspective" color="#7f7f7f" opacity=".5" offset="1pt" offset2="-1pt"/>
          </v:oval>
        </w:pict>
      </w:r>
      <w:r w:rsidRPr="00FA17BC">
        <w:rPr>
          <w:rFonts w:ascii="Times New Roman" w:hAnsi="Times New Roman"/>
          <w:b/>
          <w:sz w:val="28"/>
          <w:szCs w:val="28"/>
        </w:rPr>
        <w:t>2-)</w:t>
      </w:r>
      <w:r w:rsidRPr="00FA17BC">
        <w:rPr>
          <w:rFonts w:ascii="Times New Roman" w:hAnsi="Times New Roman"/>
          <w:b/>
          <w:bCs/>
        </w:rPr>
        <w:t>Yukarıdaki öğrenciler Orta Asya'da kurulan Türk devletlerinin aşağıdaki hangi özellikleri ile ilgili bilgi vermişlerdir?</w:t>
      </w:r>
    </w:p>
    <w:p w:rsidR="009C7729" w:rsidRPr="009A1F41" w:rsidRDefault="009C7729" w:rsidP="009A1F41">
      <w:pPr>
        <w:spacing w:after="0"/>
        <w:rPr>
          <w:rFonts w:ascii="Times New Roman" w:hAnsi="Times New Roman"/>
          <w:b/>
          <w:sz w:val="24"/>
          <w:szCs w:val="24"/>
        </w:rPr>
      </w:pPr>
      <w:r w:rsidRPr="009A1F41">
        <w:rPr>
          <w:rFonts w:ascii="Times New Roman" w:hAnsi="Times New Roman"/>
          <w:b/>
          <w:sz w:val="24"/>
          <w:szCs w:val="24"/>
        </w:rPr>
        <w:t>A )</w:t>
      </w:r>
      <w:r w:rsidRPr="009A1F41">
        <w:rPr>
          <w:rFonts w:ascii="Times New Roman" w:hAnsi="Times New Roman"/>
          <w:sz w:val="24"/>
          <w:szCs w:val="24"/>
        </w:rPr>
        <w:t>Yaşam tarzları</w:t>
      </w:r>
      <w:r w:rsidRPr="009A1F41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   </w:t>
      </w:r>
      <w:r w:rsidRPr="009A1F41">
        <w:rPr>
          <w:rFonts w:ascii="Times New Roman" w:hAnsi="Times New Roman"/>
          <w:b/>
          <w:sz w:val="24"/>
          <w:szCs w:val="24"/>
        </w:rPr>
        <w:t xml:space="preserve">           B )</w:t>
      </w:r>
      <w:r w:rsidRPr="009A1F41">
        <w:rPr>
          <w:rFonts w:ascii="Times New Roman" w:hAnsi="Times New Roman"/>
          <w:sz w:val="24"/>
          <w:szCs w:val="24"/>
        </w:rPr>
        <w:t>Devlet yönetimi</w:t>
      </w:r>
    </w:p>
    <w:p w:rsidR="009C7729" w:rsidRDefault="009C7729" w:rsidP="009A1F41">
      <w:pPr>
        <w:spacing w:after="0"/>
        <w:rPr>
          <w:rFonts w:ascii="Times New Roman" w:hAnsi="Times New Roman"/>
          <w:sz w:val="24"/>
          <w:szCs w:val="24"/>
        </w:rPr>
      </w:pPr>
      <w:r w:rsidRPr="009A1F41">
        <w:rPr>
          <w:rFonts w:ascii="Times New Roman" w:hAnsi="Times New Roman"/>
          <w:b/>
          <w:sz w:val="24"/>
          <w:szCs w:val="24"/>
        </w:rPr>
        <w:t>C )</w:t>
      </w:r>
      <w:r w:rsidRPr="009A1F41">
        <w:rPr>
          <w:rFonts w:ascii="Times New Roman" w:hAnsi="Times New Roman"/>
          <w:sz w:val="24"/>
          <w:szCs w:val="24"/>
        </w:rPr>
        <w:t>Siyasal mücadeleleri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9A1F41">
        <w:rPr>
          <w:rFonts w:ascii="Times New Roman" w:hAnsi="Times New Roman"/>
          <w:sz w:val="24"/>
          <w:szCs w:val="24"/>
        </w:rPr>
        <w:t xml:space="preserve">     </w:t>
      </w:r>
      <w:r w:rsidRPr="009A1F41">
        <w:rPr>
          <w:rFonts w:ascii="Times New Roman" w:hAnsi="Times New Roman"/>
          <w:b/>
          <w:sz w:val="24"/>
          <w:szCs w:val="24"/>
        </w:rPr>
        <w:t>D )</w:t>
      </w:r>
      <w:r w:rsidRPr="009A1F41">
        <w:rPr>
          <w:rFonts w:ascii="Times New Roman" w:hAnsi="Times New Roman"/>
          <w:sz w:val="24"/>
          <w:szCs w:val="24"/>
        </w:rPr>
        <w:t>Dini inanışları</w:t>
      </w:r>
    </w:p>
    <w:p w:rsidR="009C7729" w:rsidRDefault="009C7729" w:rsidP="009A1F41">
      <w:pPr>
        <w:spacing w:after="0"/>
        <w:rPr>
          <w:rFonts w:ascii="Times New Roman" w:hAnsi="Times New Roman"/>
          <w:sz w:val="24"/>
          <w:szCs w:val="24"/>
        </w:rPr>
      </w:pPr>
    </w:p>
    <w:p w:rsidR="009C7729" w:rsidRDefault="009C7729" w:rsidP="00486CFF">
      <w:pPr>
        <w:pStyle w:val="NormalWeb"/>
        <w:spacing w:before="0" w:beforeAutospacing="0" w:after="0" w:afterAutospacing="0"/>
        <w:rPr>
          <w:b/>
          <w:sz w:val="28"/>
          <w:szCs w:val="28"/>
        </w:rPr>
      </w:pPr>
    </w:p>
    <w:p w:rsidR="009C7729" w:rsidRDefault="009C7729" w:rsidP="00486CFF">
      <w:pPr>
        <w:pStyle w:val="NormalWeb"/>
        <w:spacing w:before="0" w:beforeAutospacing="0" w:after="0" w:afterAutospacing="0"/>
      </w:pPr>
      <w:r w:rsidRPr="0060034B">
        <w:rPr>
          <w:b/>
          <w:sz w:val="28"/>
          <w:szCs w:val="28"/>
        </w:rPr>
        <w:t>3-)</w:t>
      </w:r>
      <w:r>
        <w:t>Uygurlar'a kadar Türkler göçebe bir hayat yaşamışlardır. Uygurlar ise yerleşik hayata geçen ilk Türk topluluğu olmuştur. Bu dönemde Budizm ve Maniheizm gibi dinler de benimsenmiştir.</w:t>
      </w:r>
    </w:p>
    <w:p w:rsidR="009C7729" w:rsidRDefault="009C7729" w:rsidP="00486CFF">
      <w:pPr>
        <w:pStyle w:val="NormalWeb"/>
        <w:spacing w:before="0" w:beforeAutospacing="0" w:after="0" w:afterAutospacing="0"/>
      </w:pPr>
      <w:r>
        <w:rPr>
          <w:rStyle w:val="Strong"/>
        </w:rPr>
        <w:t>Bu bilgilere göre, aşağıdakilerden hangisi bu değişikliğe bağlı olarak gerçekleşmiş olabilir?</w:t>
      </w:r>
    </w:p>
    <w:p w:rsidR="009C7729" w:rsidRPr="00486CFF" w:rsidRDefault="009C7729" w:rsidP="00486CFF">
      <w:pPr>
        <w:spacing w:after="0"/>
        <w:rPr>
          <w:rFonts w:ascii="Times New Roman" w:hAnsi="Times New Roman"/>
          <w:b/>
          <w:sz w:val="24"/>
          <w:szCs w:val="24"/>
        </w:rPr>
      </w:pPr>
      <w:r w:rsidRPr="00486CFF">
        <w:rPr>
          <w:rFonts w:ascii="Times New Roman" w:hAnsi="Times New Roman"/>
          <w:b/>
          <w:sz w:val="24"/>
          <w:szCs w:val="24"/>
        </w:rPr>
        <w:t>A )</w:t>
      </w:r>
      <w:r w:rsidRPr="00486CFF">
        <w:rPr>
          <w:rFonts w:ascii="Times New Roman" w:hAnsi="Times New Roman"/>
          <w:sz w:val="24"/>
          <w:szCs w:val="24"/>
        </w:rPr>
        <w:t>Hayvancılık faaliyetlerinin sürdürülmesi.</w:t>
      </w:r>
    </w:p>
    <w:p w:rsidR="009C7729" w:rsidRPr="00486CFF" w:rsidRDefault="009C7729" w:rsidP="00486CFF">
      <w:pPr>
        <w:spacing w:after="0"/>
        <w:rPr>
          <w:rFonts w:ascii="Times New Roman" w:hAnsi="Times New Roman"/>
          <w:b/>
          <w:sz w:val="24"/>
          <w:szCs w:val="24"/>
        </w:rPr>
      </w:pPr>
      <w:r w:rsidRPr="00486CFF">
        <w:rPr>
          <w:rFonts w:ascii="Times New Roman" w:hAnsi="Times New Roman"/>
          <w:b/>
          <w:sz w:val="24"/>
          <w:szCs w:val="24"/>
        </w:rPr>
        <w:t>B )</w:t>
      </w:r>
      <w:r w:rsidRPr="00486CFF">
        <w:rPr>
          <w:rFonts w:ascii="Times New Roman" w:hAnsi="Times New Roman"/>
          <w:sz w:val="24"/>
          <w:szCs w:val="24"/>
        </w:rPr>
        <w:t>Ticari faaliyetlerin gerilemesi</w:t>
      </w:r>
      <w:r w:rsidRPr="00486CFF">
        <w:rPr>
          <w:rFonts w:ascii="Times New Roman" w:hAnsi="Times New Roman"/>
          <w:b/>
          <w:sz w:val="24"/>
          <w:szCs w:val="24"/>
        </w:rPr>
        <w:t>.</w:t>
      </w:r>
    </w:p>
    <w:p w:rsidR="009C7729" w:rsidRPr="00486CFF" w:rsidRDefault="009C7729" w:rsidP="00486CFF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pict>
          <v:oval id="_x0000_s1154" style="position:absolute;margin-left:-4.7pt;margin-top:12.5pt;width:15.75pt;height:18pt;z-index:251684352" fillcolor="black" strokecolor="#f2f2f2" strokeweight="3pt">
            <v:shadow on="t" type="perspective" color="#7f7f7f" opacity=".5" offset="1pt" offset2="-1pt"/>
          </v:oval>
        </w:pict>
      </w:r>
      <w:r w:rsidRPr="00486CFF">
        <w:rPr>
          <w:rFonts w:ascii="Times New Roman" w:hAnsi="Times New Roman"/>
          <w:b/>
          <w:sz w:val="24"/>
          <w:szCs w:val="24"/>
        </w:rPr>
        <w:t>C )</w:t>
      </w:r>
      <w:r w:rsidRPr="00486CFF">
        <w:rPr>
          <w:rFonts w:ascii="Times New Roman" w:hAnsi="Times New Roman"/>
          <w:sz w:val="24"/>
          <w:szCs w:val="24"/>
        </w:rPr>
        <w:t>Atın evcilleştirilmesi.</w:t>
      </w:r>
    </w:p>
    <w:p w:rsidR="009C7729" w:rsidRPr="00486CFF" w:rsidRDefault="009C7729" w:rsidP="00486CFF">
      <w:pPr>
        <w:spacing w:after="0"/>
        <w:rPr>
          <w:rFonts w:ascii="Times New Roman" w:hAnsi="Times New Roman"/>
          <w:b/>
          <w:sz w:val="24"/>
          <w:szCs w:val="24"/>
        </w:rPr>
      </w:pPr>
      <w:r w:rsidRPr="00486CFF">
        <w:rPr>
          <w:rFonts w:ascii="Times New Roman" w:hAnsi="Times New Roman"/>
          <w:b/>
          <w:sz w:val="24"/>
          <w:szCs w:val="24"/>
        </w:rPr>
        <w:t>D )</w:t>
      </w:r>
      <w:r w:rsidRPr="00486CFF">
        <w:rPr>
          <w:rFonts w:ascii="Times New Roman" w:hAnsi="Times New Roman"/>
          <w:sz w:val="24"/>
          <w:szCs w:val="24"/>
        </w:rPr>
        <w:t>Kalıcı mimari eserlerin yapılması</w:t>
      </w:r>
      <w:r w:rsidRPr="00486CFF">
        <w:rPr>
          <w:rFonts w:ascii="Times New Roman" w:hAnsi="Times New Roman"/>
          <w:b/>
          <w:sz w:val="24"/>
          <w:szCs w:val="24"/>
        </w:rPr>
        <w:t>.</w:t>
      </w:r>
    </w:p>
    <w:p w:rsidR="009C7729" w:rsidRPr="00486CFF" w:rsidRDefault="009C7729" w:rsidP="009A1F41">
      <w:pPr>
        <w:spacing w:after="0"/>
        <w:rPr>
          <w:rFonts w:ascii="Times New Roman" w:hAnsi="Times New Roman"/>
          <w:sz w:val="24"/>
          <w:szCs w:val="24"/>
        </w:rPr>
      </w:pPr>
      <w:r w:rsidRPr="00923EB3">
        <w:rPr>
          <w:rFonts w:ascii="Times New Roman" w:hAnsi="Times New Roman"/>
          <w:noProof/>
          <w:sz w:val="24"/>
          <w:szCs w:val="24"/>
        </w:rPr>
        <w:pict>
          <v:shape id="4 Resim" o:spid="_x0000_i1027" type="#_x0000_t75" alt="resource1.png" style="width:257.25pt;height:145.5pt;visibility:visible">
            <v:imagedata r:id="rId26" o:title=""/>
          </v:shape>
        </w:pict>
      </w:r>
    </w:p>
    <w:p w:rsidR="009C7729" w:rsidRDefault="009C7729" w:rsidP="00944A8A">
      <w:pPr>
        <w:spacing w:after="0"/>
        <w:rPr>
          <w:b/>
          <w:bCs/>
        </w:rPr>
      </w:pPr>
      <w:r w:rsidRPr="00D64403">
        <w:rPr>
          <w:rFonts w:ascii="Times New Roman" w:hAnsi="Times New Roman"/>
          <w:b/>
          <w:sz w:val="28"/>
          <w:szCs w:val="28"/>
        </w:rPr>
        <w:t>4-)</w:t>
      </w:r>
      <w:r w:rsidRPr="00D64403">
        <w:rPr>
          <w:rFonts w:ascii="Times New Roman" w:hAnsi="Times New Roman"/>
          <w:b/>
          <w:bCs/>
        </w:rPr>
        <w:t>Buna göre, Ali'nin ayrıntılı bir harita çizebilmesi için aşağıdakilerden hangisini kullanması gerekir</w:t>
      </w:r>
      <w:r>
        <w:rPr>
          <w:b/>
          <w:bCs/>
        </w:rPr>
        <w:t>?</w:t>
      </w:r>
    </w:p>
    <w:p w:rsidR="009C7729" w:rsidRPr="00D64403" w:rsidRDefault="009C7729" w:rsidP="00D64403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pict>
          <v:oval id="_x0000_s1155" style="position:absolute;margin-left:.4pt;margin-top:28.7pt;width:10.65pt;height:18pt;z-index:251685376" fillcolor="black" strokecolor="#f2f2f2" strokeweight="3pt">
            <v:shadow on="t" type="perspective" color="#7f7f7f" opacity=".5" offset="1pt" offset2="-1pt"/>
          </v:oval>
        </w:pict>
      </w:r>
      <w:r w:rsidRPr="00D64403">
        <w:rPr>
          <w:rFonts w:ascii="Times New Roman" w:hAnsi="Times New Roman"/>
          <w:b/>
          <w:sz w:val="24"/>
          <w:szCs w:val="24"/>
        </w:rPr>
        <w:t>A )</w:t>
      </w:r>
      <w:r w:rsidRPr="00D64403">
        <w:rPr>
          <w:rFonts w:ascii="Times New Roman" w:hAnsi="Times New Roman"/>
          <w:sz w:val="24"/>
          <w:szCs w:val="24"/>
        </w:rPr>
        <w:t>Küçük ölçekli harita, çünkü geniş bir alanı gösterir.</w:t>
      </w:r>
    </w:p>
    <w:p w:rsidR="009C7729" w:rsidRPr="00D64403" w:rsidRDefault="009C7729" w:rsidP="00D64403">
      <w:pPr>
        <w:spacing w:after="0"/>
        <w:rPr>
          <w:rFonts w:ascii="Times New Roman" w:hAnsi="Times New Roman"/>
          <w:b/>
          <w:sz w:val="24"/>
          <w:szCs w:val="24"/>
        </w:rPr>
      </w:pPr>
      <w:r w:rsidRPr="00D64403">
        <w:rPr>
          <w:rFonts w:ascii="Times New Roman" w:hAnsi="Times New Roman"/>
          <w:b/>
          <w:sz w:val="24"/>
          <w:szCs w:val="24"/>
        </w:rPr>
        <w:t>B )</w:t>
      </w:r>
      <w:r w:rsidRPr="00D64403">
        <w:rPr>
          <w:rFonts w:ascii="Times New Roman" w:hAnsi="Times New Roman"/>
          <w:sz w:val="24"/>
          <w:szCs w:val="24"/>
        </w:rPr>
        <w:t>Büyük ölçekli harita, çünkü küçültme azdır.</w:t>
      </w:r>
    </w:p>
    <w:p w:rsidR="009C7729" w:rsidRPr="00D64403" w:rsidRDefault="009C7729" w:rsidP="00D64403">
      <w:pPr>
        <w:spacing w:after="0"/>
        <w:rPr>
          <w:rFonts w:ascii="Times New Roman" w:hAnsi="Times New Roman"/>
          <w:b/>
          <w:sz w:val="24"/>
          <w:szCs w:val="24"/>
        </w:rPr>
      </w:pPr>
      <w:r w:rsidRPr="00D64403">
        <w:rPr>
          <w:rFonts w:ascii="Times New Roman" w:hAnsi="Times New Roman"/>
          <w:b/>
          <w:sz w:val="24"/>
          <w:szCs w:val="24"/>
        </w:rPr>
        <w:t>C )</w:t>
      </w:r>
      <w:r w:rsidRPr="00D64403">
        <w:rPr>
          <w:rFonts w:ascii="Times New Roman" w:hAnsi="Times New Roman"/>
          <w:sz w:val="24"/>
          <w:szCs w:val="24"/>
        </w:rPr>
        <w:t>Küçük ölçekli harita, çünkü küçültme azdır.</w:t>
      </w:r>
    </w:p>
    <w:p w:rsidR="009C7729" w:rsidRDefault="009C7729" w:rsidP="00D64403">
      <w:pPr>
        <w:spacing w:after="0"/>
        <w:rPr>
          <w:rFonts w:ascii="Times New Roman" w:hAnsi="Times New Roman"/>
          <w:sz w:val="24"/>
          <w:szCs w:val="24"/>
        </w:rPr>
      </w:pPr>
      <w:r w:rsidRPr="00D64403">
        <w:rPr>
          <w:rFonts w:ascii="Times New Roman" w:hAnsi="Times New Roman"/>
          <w:b/>
          <w:sz w:val="24"/>
          <w:szCs w:val="24"/>
        </w:rPr>
        <w:t>D )</w:t>
      </w:r>
      <w:r w:rsidRPr="00D64403">
        <w:rPr>
          <w:rFonts w:ascii="Times New Roman" w:hAnsi="Times New Roman"/>
          <w:sz w:val="24"/>
          <w:szCs w:val="24"/>
        </w:rPr>
        <w:t>Büyük ölçekli harita, çünkü küçültme fazladır</w:t>
      </w:r>
      <w:r>
        <w:rPr>
          <w:rFonts w:ascii="Times New Roman" w:hAnsi="Times New Roman"/>
          <w:sz w:val="24"/>
          <w:szCs w:val="24"/>
        </w:rPr>
        <w:t>.</w:t>
      </w:r>
    </w:p>
    <w:p w:rsidR="009C7729" w:rsidRDefault="009C7729" w:rsidP="003D74D4">
      <w:pPr>
        <w:pStyle w:val="NormalWeb"/>
        <w:spacing w:before="0" w:beforeAutospacing="0" w:after="0" w:afterAutospacing="0"/>
      </w:pPr>
      <w:r w:rsidRPr="003D74D4">
        <w:rPr>
          <w:b/>
          <w:sz w:val="28"/>
          <w:szCs w:val="28"/>
        </w:rPr>
        <w:t>5-)</w:t>
      </w:r>
      <w:r>
        <w:t>İpek Yolu'nda ipeğin yanı sıra baharat, değerli taşlar, kürk, tahıl, cam, yağ, bal gibi ürünler taşınıyordu. Bu yol, adını 19. yüzyılda aldı.</w:t>
      </w:r>
    </w:p>
    <w:p w:rsidR="009C7729" w:rsidRDefault="009C7729" w:rsidP="003D74D4">
      <w:pPr>
        <w:pStyle w:val="NormalWeb"/>
        <w:spacing w:before="0" w:beforeAutospacing="0" w:after="0" w:afterAutospacing="0"/>
        <w:rPr>
          <w:rStyle w:val="Strong"/>
        </w:rPr>
      </w:pPr>
      <w:r>
        <w:rPr>
          <w:rStyle w:val="Strong"/>
        </w:rPr>
        <w:t>Bu bilgi doğrultusunda aşağıdakilerden hangisine ulaşılabilir?</w:t>
      </w:r>
    </w:p>
    <w:p w:rsidR="009C7729" w:rsidRPr="003D74D4" w:rsidRDefault="009C7729" w:rsidP="003D74D4">
      <w:pPr>
        <w:pStyle w:val="NormalWeb"/>
        <w:spacing w:before="0" w:beforeAutospacing="0" w:after="0" w:afterAutospacing="0"/>
        <w:rPr>
          <w:b/>
        </w:rPr>
      </w:pPr>
      <w:r w:rsidRPr="003D74D4">
        <w:rPr>
          <w:b/>
        </w:rPr>
        <w:t>A )</w:t>
      </w:r>
      <w:r>
        <w:t>Sadece gıdasal ürünlerin taşındığına</w:t>
      </w:r>
    </w:p>
    <w:p w:rsidR="009C7729" w:rsidRPr="003D74D4" w:rsidRDefault="009C7729" w:rsidP="003D74D4">
      <w:pPr>
        <w:pStyle w:val="NormalWeb"/>
        <w:spacing w:before="0" w:beforeAutospacing="0" w:after="0" w:afterAutospacing="0"/>
        <w:rPr>
          <w:b/>
        </w:rPr>
      </w:pPr>
      <w:r>
        <w:rPr>
          <w:noProof/>
        </w:rPr>
        <w:pict>
          <v:oval id="_x0000_s1156" style="position:absolute;margin-left:-4.7pt;margin-top:1.55pt;width:15.75pt;height:13.5pt;z-index:251686400" fillcolor="black" strokecolor="#f2f2f2" strokeweight="3pt">
            <v:shadow on="t" type="perspective" color="#7f7f7f" opacity=".5" offset="1pt" offset2="-1pt"/>
          </v:oval>
        </w:pict>
      </w:r>
      <w:r w:rsidRPr="003D74D4">
        <w:rPr>
          <w:b/>
        </w:rPr>
        <w:t>B )</w:t>
      </w:r>
      <w:r>
        <w:t>Ticari anlamda farklı ürünlerin taşınmasına olanak sağladığına</w:t>
      </w:r>
    </w:p>
    <w:p w:rsidR="009C7729" w:rsidRPr="003D74D4" w:rsidRDefault="009C7729" w:rsidP="003D74D4">
      <w:pPr>
        <w:pStyle w:val="NormalWeb"/>
        <w:spacing w:before="0" w:beforeAutospacing="0" w:after="0" w:afterAutospacing="0"/>
        <w:rPr>
          <w:b/>
        </w:rPr>
      </w:pPr>
      <w:r w:rsidRPr="003D74D4">
        <w:rPr>
          <w:b/>
        </w:rPr>
        <w:t>C )</w:t>
      </w:r>
      <w:r>
        <w:t>19. yüzyılda ortaya çıktığına</w:t>
      </w:r>
    </w:p>
    <w:p w:rsidR="009C7729" w:rsidRPr="003D74D4" w:rsidRDefault="009C7729" w:rsidP="003D74D4">
      <w:pPr>
        <w:pStyle w:val="NormalWeb"/>
        <w:spacing w:before="0" w:beforeAutospacing="0" w:after="0" w:afterAutospacing="0"/>
        <w:rPr>
          <w:b/>
        </w:rPr>
      </w:pPr>
      <w:r w:rsidRPr="003D74D4">
        <w:rPr>
          <w:b/>
        </w:rPr>
        <w:t>D )</w:t>
      </w:r>
      <w:r>
        <w:t>Ağırlıklı olarak hayvan çeşitlerini farklı bölgelere ulaştırdığına</w:t>
      </w:r>
    </w:p>
    <w:p w:rsidR="009C7729" w:rsidRDefault="009C7729" w:rsidP="001713B3">
      <w:pPr>
        <w:pStyle w:val="NormalWeb"/>
        <w:spacing w:before="0" w:beforeAutospacing="0" w:after="0" w:afterAutospacing="0"/>
      </w:pPr>
      <w:r w:rsidRPr="00E26018">
        <w:rPr>
          <w:b/>
          <w:sz w:val="28"/>
          <w:szCs w:val="28"/>
        </w:rPr>
        <w:t>6-)</w:t>
      </w:r>
      <w:r>
        <w:rPr>
          <w:rStyle w:val="Strong"/>
        </w:rPr>
        <w:t>Karahanlıların;</w:t>
      </w:r>
    </w:p>
    <w:p w:rsidR="009C7729" w:rsidRDefault="009C7729" w:rsidP="001713B3">
      <w:pPr>
        <w:pStyle w:val="NormalWeb"/>
        <w:spacing w:before="0" w:beforeAutospacing="0" w:after="0" w:afterAutospacing="0"/>
      </w:pPr>
      <w:r w:rsidRPr="001713B3">
        <w:rPr>
          <w:b/>
        </w:rPr>
        <w:t>I.</w:t>
      </w:r>
      <w:r>
        <w:t xml:space="preserve"> İlk Müslüman Türk devleti olmaları</w:t>
      </w:r>
    </w:p>
    <w:p w:rsidR="009C7729" w:rsidRDefault="009C7729" w:rsidP="001713B3">
      <w:pPr>
        <w:pStyle w:val="NormalWeb"/>
        <w:spacing w:before="0" w:beforeAutospacing="0" w:after="0" w:afterAutospacing="0"/>
      </w:pPr>
      <w:r w:rsidRPr="001713B3">
        <w:rPr>
          <w:b/>
        </w:rPr>
        <w:t>II</w:t>
      </w:r>
      <w:r>
        <w:t>. Resmî dil olarak Türkçeyi kullanmaları</w:t>
      </w:r>
    </w:p>
    <w:p w:rsidR="009C7729" w:rsidRDefault="009C7729" w:rsidP="001713B3">
      <w:pPr>
        <w:pStyle w:val="NormalWeb"/>
        <w:spacing w:before="0" w:beforeAutospacing="0" w:after="0" w:afterAutospacing="0"/>
      </w:pPr>
      <w:r w:rsidRPr="001713B3">
        <w:rPr>
          <w:b/>
        </w:rPr>
        <w:t>III.</w:t>
      </w:r>
      <w:r>
        <w:t xml:space="preserve"> Devlet işlerini Kurultay'da görüşmeleri</w:t>
      </w:r>
    </w:p>
    <w:p w:rsidR="009C7729" w:rsidRDefault="009C7729" w:rsidP="001713B3">
      <w:pPr>
        <w:pStyle w:val="NormalWeb"/>
        <w:spacing w:before="0" w:beforeAutospacing="0" w:after="0" w:afterAutospacing="0"/>
      </w:pPr>
      <w:r>
        <w:rPr>
          <w:rStyle w:val="Strong"/>
        </w:rPr>
        <w:t>gibi özelliklerinden hangileri, ulusçu bir devlet özelliği taşıdıklarına kanıt olarak gösterilebilir?</w:t>
      </w:r>
    </w:p>
    <w:p w:rsidR="009C7729" w:rsidRPr="00E26018" w:rsidRDefault="009C7729" w:rsidP="00E26018">
      <w:pPr>
        <w:spacing w:after="0"/>
        <w:rPr>
          <w:rFonts w:ascii="Times New Roman" w:hAnsi="Times New Roman"/>
          <w:b/>
          <w:sz w:val="24"/>
          <w:szCs w:val="24"/>
        </w:rPr>
      </w:pPr>
      <w:r w:rsidRPr="00E26018">
        <w:rPr>
          <w:rFonts w:ascii="Times New Roman" w:hAnsi="Times New Roman"/>
          <w:b/>
          <w:sz w:val="24"/>
          <w:szCs w:val="24"/>
        </w:rPr>
        <w:t>A )</w:t>
      </w:r>
      <w:r w:rsidRPr="00E26018">
        <w:rPr>
          <w:rFonts w:ascii="Times New Roman" w:hAnsi="Times New Roman"/>
          <w:sz w:val="24"/>
          <w:szCs w:val="24"/>
        </w:rPr>
        <w:t>Yalnız II</w:t>
      </w:r>
    </w:p>
    <w:p w:rsidR="009C7729" w:rsidRPr="00E26018" w:rsidRDefault="009C7729" w:rsidP="00E26018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pict>
          <v:oval id="_x0000_s1157" style="position:absolute;margin-left:-4.7pt;margin-top:14.6pt;width:15.75pt;height:14.25pt;z-index:251687424" fillcolor="black" strokecolor="#f2f2f2" strokeweight="3pt">
            <v:shadow on="t" type="perspective" color="#7f7f7f" opacity=".5" offset="1pt" offset2="-1pt"/>
          </v:oval>
        </w:pict>
      </w:r>
      <w:r w:rsidRPr="00E26018">
        <w:rPr>
          <w:rFonts w:ascii="Times New Roman" w:hAnsi="Times New Roman"/>
          <w:b/>
          <w:sz w:val="24"/>
          <w:szCs w:val="24"/>
        </w:rPr>
        <w:t>B )</w:t>
      </w:r>
      <w:r w:rsidRPr="00E26018">
        <w:rPr>
          <w:rFonts w:ascii="Times New Roman" w:hAnsi="Times New Roman"/>
          <w:sz w:val="24"/>
          <w:szCs w:val="24"/>
        </w:rPr>
        <w:t>I ve II</w:t>
      </w:r>
    </w:p>
    <w:p w:rsidR="009C7729" w:rsidRPr="00E26018" w:rsidRDefault="009C7729" w:rsidP="00E26018">
      <w:pPr>
        <w:spacing w:after="0"/>
        <w:rPr>
          <w:rFonts w:ascii="Times New Roman" w:hAnsi="Times New Roman"/>
          <w:b/>
          <w:sz w:val="24"/>
          <w:szCs w:val="24"/>
        </w:rPr>
      </w:pPr>
      <w:r w:rsidRPr="00E26018">
        <w:rPr>
          <w:rFonts w:ascii="Times New Roman" w:hAnsi="Times New Roman"/>
          <w:b/>
          <w:sz w:val="24"/>
          <w:szCs w:val="24"/>
        </w:rPr>
        <w:t>C )</w:t>
      </w:r>
      <w:r w:rsidRPr="00E26018">
        <w:rPr>
          <w:rFonts w:ascii="Times New Roman" w:hAnsi="Times New Roman"/>
          <w:sz w:val="24"/>
          <w:szCs w:val="24"/>
        </w:rPr>
        <w:t>II ve III</w:t>
      </w:r>
    </w:p>
    <w:p w:rsidR="009C7729" w:rsidRPr="00E26018" w:rsidRDefault="009C7729" w:rsidP="00E26018">
      <w:pPr>
        <w:spacing w:after="0"/>
        <w:rPr>
          <w:rFonts w:ascii="Times New Roman" w:hAnsi="Times New Roman"/>
          <w:b/>
          <w:sz w:val="24"/>
          <w:szCs w:val="24"/>
        </w:rPr>
      </w:pPr>
      <w:r w:rsidRPr="00E26018">
        <w:rPr>
          <w:rFonts w:ascii="Times New Roman" w:hAnsi="Times New Roman"/>
          <w:b/>
          <w:sz w:val="24"/>
          <w:szCs w:val="24"/>
        </w:rPr>
        <w:t>D )</w:t>
      </w:r>
      <w:r w:rsidRPr="00E26018">
        <w:rPr>
          <w:rFonts w:ascii="Times New Roman" w:hAnsi="Times New Roman"/>
          <w:sz w:val="24"/>
          <w:szCs w:val="24"/>
        </w:rPr>
        <w:t>I, II ve III</w:t>
      </w:r>
    </w:p>
    <w:sectPr w:rsidR="009C7729" w:rsidRPr="00E26018" w:rsidSect="007120ED">
      <w:headerReference w:type="default" r:id="rId27"/>
      <w:type w:val="continuous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7729" w:rsidRDefault="009C7729" w:rsidP="00594EE5">
      <w:pPr>
        <w:spacing w:after="0" w:line="240" w:lineRule="auto"/>
      </w:pPr>
      <w:r>
        <w:separator/>
      </w:r>
    </w:p>
  </w:endnote>
  <w:endnote w:type="continuationSeparator" w:id="0">
    <w:p w:rsidR="009C7729" w:rsidRDefault="009C7729" w:rsidP="00594E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729" w:rsidRDefault="009C772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729" w:rsidRDefault="009C772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729" w:rsidRDefault="009C772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7729" w:rsidRDefault="009C7729" w:rsidP="00594EE5">
      <w:pPr>
        <w:spacing w:after="0" w:line="240" w:lineRule="auto"/>
      </w:pPr>
      <w:r>
        <w:separator/>
      </w:r>
    </w:p>
  </w:footnote>
  <w:footnote w:type="continuationSeparator" w:id="0">
    <w:p w:rsidR="009C7729" w:rsidRDefault="009C7729" w:rsidP="00594E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729" w:rsidRDefault="009C772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729" w:rsidRPr="00E80385" w:rsidRDefault="009C7729" w:rsidP="00594791">
    <w:pPr>
      <w:spacing w:after="0"/>
      <w:jc w:val="center"/>
      <w:rPr>
        <w:rFonts w:ascii="Times New Roman" w:hAnsi="Times New Roman"/>
        <w:b/>
        <w:sz w:val="20"/>
        <w:szCs w:val="20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alt="atammm" style="position:absolute;left:0;text-align:left;margin-left:409.65pt;margin-top:-25.65pt;width:2in;height:70.5pt;z-index:-251656192;visibility:visible">
          <v:imagedata r:id="rId1" o:title="" gain="60293f" blacklevel="-2621f" grayscale="t"/>
        </v:shape>
      </w:pict>
    </w:r>
    <w:r>
      <w:rPr>
        <w:noProof/>
      </w:rPr>
      <w:pict>
        <v:shape id="_x0000_s2050" type="#_x0000_t75" style="position:absolute;left:0;text-align:left;margin-left:-14.85pt;margin-top:-18.15pt;width:135pt;height:59.25pt;z-index:-251657216;visibility:visible">
          <v:imagedata r:id="rId2" o:title=""/>
        </v:shape>
      </w:pict>
    </w:r>
    <w:r>
      <w:rPr>
        <w:noProof/>
      </w:rPr>
      <w:t>2013-2014</w:t>
    </w:r>
    <w:r w:rsidRPr="00E80385">
      <w:rPr>
        <w:rFonts w:ascii="Times New Roman" w:hAnsi="Times New Roman"/>
        <w:b/>
        <w:sz w:val="20"/>
        <w:szCs w:val="20"/>
      </w:rPr>
      <w:t xml:space="preserve"> EĞİTİM – ÖĞRETİM YILI</w:t>
    </w:r>
  </w:p>
  <w:p w:rsidR="009C7729" w:rsidRPr="00E80385" w:rsidRDefault="009C7729" w:rsidP="00594791">
    <w:pPr>
      <w:spacing w:after="0"/>
      <w:jc w:val="center"/>
      <w:rPr>
        <w:rFonts w:ascii="Times New Roman" w:hAnsi="Times New Roman"/>
        <w:b/>
        <w:sz w:val="20"/>
        <w:szCs w:val="20"/>
      </w:rPr>
    </w:pPr>
    <w:r>
      <w:rPr>
        <w:rFonts w:ascii="Times New Roman" w:hAnsi="Times New Roman"/>
        <w:b/>
        <w:sz w:val="20"/>
        <w:szCs w:val="20"/>
      </w:rPr>
      <w:t>SADIKHACI ORTAOKULU 6</w:t>
    </w:r>
    <w:r w:rsidRPr="00E80385">
      <w:rPr>
        <w:rFonts w:ascii="Times New Roman" w:hAnsi="Times New Roman"/>
        <w:b/>
        <w:sz w:val="20"/>
        <w:szCs w:val="20"/>
      </w:rPr>
      <w:t>/A SINIFI</w:t>
    </w:r>
  </w:p>
  <w:p w:rsidR="009C7729" w:rsidRDefault="009C7729" w:rsidP="00594791">
    <w:pPr>
      <w:spacing w:after="0"/>
      <w:jc w:val="center"/>
      <w:rPr>
        <w:rFonts w:ascii="Times New Roman" w:hAnsi="Times New Roman"/>
        <w:b/>
        <w:sz w:val="20"/>
        <w:szCs w:val="20"/>
      </w:rPr>
    </w:pPr>
    <w:r w:rsidRPr="00E80385">
      <w:rPr>
        <w:rFonts w:ascii="Times New Roman" w:hAnsi="Times New Roman"/>
        <w:b/>
        <w:sz w:val="20"/>
        <w:szCs w:val="20"/>
      </w:rPr>
      <w:t>SOSYAL BİLGİLER DERSİ II</w:t>
    </w:r>
    <w:r>
      <w:rPr>
        <w:rFonts w:ascii="Times New Roman" w:hAnsi="Times New Roman"/>
        <w:b/>
        <w:sz w:val="20"/>
        <w:szCs w:val="20"/>
      </w:rPr>
      <w:t>. DÖNEM I. YAZILI SORULARI</w:t>
    </w:r>
  </w:p>
  <w:p w:rsidR="009C7729" w:rsidRPr="00B77658" w:rsidRDefault="009C7729" w:rsidP="00594791">
    <w:pPr>
      <w:spacing w:after="0"/>
      <w:jc w:val="center"/>
      <w:rPr>
        <w:rFonts w:ascii="Times New Roman" w:hAnsi="Times New Roman"/>
        <w:b/>
        <w:color w:val="FF0000"/>
        <w:sz w:val="20"/>
        <w:szCs w:val="20"/>
      </w:rPr>
    </w:pPr>
    <w:r w:rsidRPr="00B77658">
      <w:rPr>
        <w:rFonts w:ascii="Times New Roman" w:hAnsi="Times New Roman"/>
        <w:b/>
        <w:color w:val="FF0000"/>
        <w:sz w:val="20"/>
        <w:szCs w:val="20"/>
      </w:rPr>
      <w:t>CEVAP ANAHTARI</w:t>
    </w:r>
  </w:p>
  <w:p w:rsidR="009C7729" w:rsidRDefault="009C7729">
    <w:pPr>
      <w:pStyle w:val="Header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1" type="#_x0000_t32" style="position:absolute;margin-left:-69.35pt;margin-top:10.4pt;width:581.25pt;height:.05pt;z-index:251658240" o:connectortype="straight"/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729" w:rsidRDefault="009C7729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729" w:rsidRPr="00E80385" w:rsidRDefault="009C7729" w:rsidP="00594791">
    <w:pPr>
      <w:spacing w:after="0"/>
      <w:jc w:val="center"/>
      <w:rPr>
        <w:rFonts w:ascii="Times New Roman" w:hAnsi="Times New Roman"/>
        <w:b/>
        <w:sz w:val="20"/>
        <w:szCs w:val="20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Resim 5" o:spid="_x0000_s2052" type="#_x0000_t75" alt="atammm" style="position:absolute;left:0;text-align:left;margin-left:409.65pt;margin-top:-25.65pt;width:2in;height:70.5pt;z-index:-251659264;visibility:visible">
          <v:imagedata r:id="rId1" o:title="" gain="60293f" blacklevel="-2621f" grayscale="t"/>
        </v:shape>
      </w:pict>
    </w:r>
    <w:r>
      <w:rPr>
        <w:noProof/>
      </w:rPr>
      <w:pict>
        <v:shape id="Resim 3" o:spid="_x0000_s2053" type="#_x0000_t75" style="position:absolute;left:0;text-align:left;margin-left:-14.85pt;margin-top:-18.15pt;width:135pt;height:59.25pt;z-index:-251660288;visibility:visible">
          <v:imagedata r:id="rId2" o:title=""/>
        </v:shape>
      </w:pict>
    </w:r>
    <w:r>
      <w:rPr>
        <w:rFonts w:ascii="Times New Roman" w:hAnsi="Times New Roman"/>
        <w:b/>
        <w:sz w:val="20"/>
        <w:szCs w:val="20"/>
      </w:rPr>
      <w:t>2012–2013</w:t>
    </w:r>
    <w:r w:rsidRPr="00E80385">
      <w:rPr>
        <w:rFonts w:ascii="Times New Roman" w:hAnsi="Times New Roman"/>
        <w:b/>
        <w:sz w:val="20"/>
        <w:szCs w:val="20"/>
      </w:rPr>
      <w:t xml:space="preserve"> EĞİTİM – ÖĞRETİM YILI</w:t>
    </w:r>
  </w:p>
  <w:p w:rsidR="009C7729" w:rsidRPr="00E80385" w:rsidRDefault="009C7729" w:rsidP="00594791">
    <w:pPr>
      <w:spacing w:after="0"/>
      <w:jc w:val="center"/>
      <w:rPr>
        <w:rFonts w:ascii="Times New Roman" w:hAnsi="Times New Roman"/>
        <w:b/>
        <w:sz w:val="20"/>
        <w:szCs w:val="20"/>
      </w:rPr>
    </w:pPr>
    <w:r>
      <w:rPr>
        <w:rFonts w:ascii="Times New Roman" w:hAnsi="Times New Roman"/>
        <w:b/>
        <w:sz w:val="20"/>
        <w:szCs w:val="20"/>
      </w:rPr>
      <w:t>SADIKHACI ORTAOKULU 6</w:t>
    </w:r>
    <w:r w:rsidRPr="00E80385">
      <w:rPr>
        <w:rFonts w:ascii="Times New Roman" w:hAnsi="Times New Roman"/>
        <w:b/>
        <w:sz w:val="20"/>
        <w:szCs w:val="20"/>
      </w:rPr>
      <w:t>/A SINIFI</w:t>
    </w:r>
  </w:p>
  <w:p w:rsidR="009C7729" w:rsidRPr="00E80385" w:rsidRDefault="009C7729" w:rsidP="00594791">
    <w:pPr>
      <w:spacing w:after="0"/>
      <w:jc w:val="center"/>
      <w:rPr>
        <w:rFonts w:ascii="Times New Roman" w:hAnsi="Times New Roman"/>
        <w:b/>
        <w:sz w:val="20"/>
        <w:szCs w:val="20"/>
      </w:rPr>
    </w:pPr>
    <w:r w:rsidRPr="00E80385">
      <w:rPr>
        <w:rFonts w:ascii="Times New Roman" w:hAnsi="Times New Roman"/>
        <w:b/>
        <w:sz w:val="20"/>
        <w:szCs w:val="20"/>
      </w:rPr>
      <w:t>SOSYAL BİLGİLER DERSİ II</w:t>
    </w:r>
    <w:r>
      <w:rPr>
        <w:rFonts w:ascii="Times New Roman" w:hAnsi="Times New Roman"/>
        <w:b/>
        <w:sz w:val="20"/>
        <w:szCs w:val="20"/>
      </w:rPr>
      <w:t>. DÖNEM I. YAZILI SORULARI</w:t>
    </w:r>
  </w:p>
  <w:p w:rsidR="009C7729" w:rsidRDefault="009C7729">
    <w:pPr>
      <w:pStyle w:val="Header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4" type="#_x0000_t32" style="position:absolute;margin-left:-69.35pt;margin-top:10.4pt;width:581.25pt;height:.05pt;z-index:251655168" o:connectortype="straigh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20056"/>
    <w:multiLevelType w:val="hybridMultilevel"/>
    <w:tmpl w:val="936E4D66"/>
    <w:lvl w:ilvl="0" w:tplc="BE3C8DCE">
      <w:start w:val="1"/>
      <w:numFmt w:val="decimal"/>
      <w:lvlText w:val="%1)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10F65EF0"/>
    <w:multiLevelType w:val="hybridMultilevel"/>
    <w:tmpl w:val="7B1C6C24"/>
    <w:lvl w:ilvl="0" w:tplc="32487CD4">
      <w:start w:val="1"/>
      <w:numFmt w:val="decimal"/>
      <w:lvlText w:val="%1)"/>
      <w:lvlJc w:val="left"/>
      <w:pPr>
        <w:ind w:left="839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59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79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99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19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39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59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79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99" w:hanging="180"/>
      </w:pPr>
      <w:rPr>
        <w:rFonts w:cs="Times New Roman"/>
      </w:rPr>
    </w:lvl>
  </w:abstractNum>
  <w:abstractNum w:abstractNumId="2">
    <w:nsid w:val="2D9D27D0"/>
    <w:multiLevelType w:val="hybridMultilevel"/>
    <w:tmpl w:val="CEA04F4A"/>
    <w:lvl w:ilvl="0" w:tplc="27CC465E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6BC66436"/>
    <w:multiLevelType w:val="hybridMultilevel"/>
    <w:tmpl w:val="E54E7116"/>
    <w:lvl w:ilvl="0" w:tplc="E8C4675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4"/>
        <w:szCs w:val="24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 w:tplc="041F0009">
      <w:start w:val="1"/>
      <w:numFmt w:val="bullet"/>
      <w:lvlText w:val="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  <w:b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7A4339D3"/>
    <w:multiLevelType w:val="hybridMultilevel"/>
    <w:tmpl w:val="8F260BAC"/>
    <w:lvl w:ilvl="0" w:tplc="0F323B22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4EE5"/>
    <w:rsid w:val="00001D64"/>
    <w:rsid w:val="00002FC8"/>
    <w:rsid w:val="00012006"/>
    <w:rsid w:val="00033A99"/>
    <w:rsid w:val="0003518B"/>
    <w:rsid w:val="00036F2F"/>
    <w:rsid w:val="0005498A"/>
    <w:rsid w:val="00064420"/>
    <w:rsid w:val="00065A4D"/>
    <w:rsid w:val="00085EEC"/>
    <w:rsid w:val="00094ABF"/>
    <w:rsid w:val="000A49CB"/>
    <w:rsid w:val="000B3153"/>
    <w:rsid w:val="000C5FB8"/>
    <w:rsid w:val="000D6192"/>
    <w:rsid w:val="00110E1C"/>
    <w:rsid w:val="00133750"/>
    <w:rsid w:val="00143136"/>
    <w:rsid w:val="00166235"/>
    <w:rsid w:val="001713B3"/>
    <w:rsid w:val="00176A5C"/>
    <w:rsid w:val="00177B73"/>
    <w:rsid w:val="00181FBF"/>
    <w:rsid w:val="001A3F18"/>
    <w:rsid w:val="001A69E0"/>
    <w:rsid w:val="001D4642"/>
    <w:rsid w:val="001E55F0"/>
    <w:rsid w:val="001E7443"/>
    <w:rsid w:val="002001A4"/>
    <w:rsid w:val="002072D4"/>
    <w:rsid w:val="002160D4"/>
    <w:rsid w:val="00225231"/>
    <w:rsid w:val="00230425"/>
    <w:rsid w:val="002558BB"/>
    <w:rsid w:val="00262809"/>
    <w:rsid w:val="00272840"/>
    <w:rsid w:val="002B3C90"/>
    <w:rsid w:val="002B4450"/>
    <w:rsid w:val="002C23EE"/>
    <w:rsid w:val="002E6ADA"/>
    <w:rsid w:val="002E6F9D"/>
    <w:rsid w:val="0030418C"/>
    <w:rsid w:val="00323AFF"/>
    <w:rsid w:val="00345E2E"/>
    <w:rsid w:val="00351071"/>
    <w:rsid w:val="0038523C"/>
    <w:rsid w:val="00396E27"/>
    <w:rsid w:val="003A5AD8"/>
    <w:rsid w:val="003A7420"/>
    <w:rsid w:val="003B267F"/>
    <w:rsid w:val="003B5610"/>
    <w:rsid w:val="003D6F67"/>
    <w:rsid w:val="003D74D4"/>
    <w:rsid w:val="00405858"/>
    <w:rsid w:val="004130EA"/>
    <w:rsid w:val="00421E53"/>
    <w:rsid w:val="00465FC0"/>
    <w:rsid w:val="00486CFF"/>
    <w:rsid w:val="004B3808"/>
    <w:rsid w:val="004B4500"/>
    <w:rsid w:val="004D6BA9"/>
    <w:rsid w:val="004E3FBE"/>
    <w:rsid w:val="004E5BBB"/>
    <w:rsid w:val="00531710"/>
    <w:rsid w:val="005336EB"/>
    <w:rsid w:val="005366A5"/>
    <w:rsid w:val="00536FFB"/>
    <w:rsid w:val="0057340C"/>
    <w:rsid w:val="0057416C"/>
    <w:rsid w:val="00591630"/>
    <w:rsid w:val="00594791"/>
    <w:rsid w:val="00594EE5"/>
    <w:rsid w:val="005961FB"/>
    <w:rsid w:val="005A062E"/>
    <w:rsid w:val="005B251D"/>
    <w:rsid w:val="0060034B"/>
    <w:rsid w:val="0061567A"/>
    <w:rsid w:val="006304E8"/>
    <w:rsid w:val="006459E1"/>
    <w:rsid w:val="00646E21"/>
    <w:rsid w:val="006804CD"/>
    <w:rsid w:val="00690039"/>
    <w:rsid w:val="006B0A74"/>
    <w:rsid w:val="006B0C5C"/>
    <w:rsid w:val="006B4CB1"/>
    <w:rsid w:val="006C4862"/>
    <w:rsid w:val="007120ED"/>
    <w:rsid w:val="00745FA5"/>
    <w:rsid w:val="00752C53"/>
    <w:rsid w:val="007609D8"/>
    <w:rsid w:val="00787BA9"/>
    <w:rsid w:val="007A14C9"/>
    <w:rsid w:val="007A3E58"/>
    <w:rsid w:val="007D32CF"/>
    <w:rsid w:val="0084131E"/>
    <w:rsid w:val="00846364"/>
    <w:rsid w:val="00861819"/>
    <w:rsid w:val="008672EE"/>
    <w:rsid w:val="00883C64"/>
    <w:rsid w:val="00890658"/>
    <w:rsid w:val="00894965"/>
    <w:rsid w:val="008A1FF6"/>
    <w:rsid w:val="008D3F40"/>
    <w:rsid w:val="008F51DC"/>
    <w:rsid w:val="009077A8"/>
    <w:rsid w:val="00923EB3"/>
    <w:rsid w:val="00926E4F"/>
    <w:rsid w:val="0093096F"/>
    <w:rsid w:val="00936CA8"/>
    <w:rsid w:val="00940DB7"/>
    <w:rsid w:val="00944A8A"/>
    <w:rsid w:val="009578FF"/>
    <w:rsid w:val="00992103"/>
    <w:rsid w:val="00995104"/>
    <w:rsid w:val="009A1F41"/>
    <w:rsid w:val="009A44E7"/>
    <w:rsid w:val="009B7946"/>
    <w:rsid w:val="009C7729"/>
    <w:rsid w:val="009E5D79"/>
    <w:rsid w:val="009F07EE"/>
    <w:rsid w:val="009F6BFF"/>
    <w:rsid w:val="00A12365"/>
    <w:rsid w:val="00A36999"/>
    <w:rsid w:val="00A37404"/>
    <w:rsid w:val="00A86FC6"/>
    <w:rsid w:val="00A96F2B"/>
    <w:rsid w:val="00AB1A23"/>
    <w:rsid w:val="00AB3934"/>
    <w:rsid w:val="00AC07C5"/>
    <w:rsid w:val="00AE3FE2"/>
    <w:rsid w:val="00B34D47"/>
    <w:rsid w:val="00B37372"/>
    <w:rsid w:val="00B6022B"/>
    <w:rsid w:val="00B77658"/>
    <w:rsid w:val="00B87B45"/>
    <w:rsid w:val="00B90E5A"/>
    <w:rsid w:val="00B96933"/>
    <w:rsid w:val="00BA3E5B"/>
    <w:rsid w:val="00BE5D61"/>
    <w:rsid w:val="00BF1CC9"/>
    <w:rsid w:val="00C002A1"/>
    <w:rsid w:val="00C27FBE"/>
    <w:rsid w:val="00C33BBC"/>
    <w:rsid w:val="00C401E5"/>
    <w:rsid w:val="00C523E6"/>
    <w:rsid w:val="00C53017"/>
    <w:rsid w:val="00C62C7C"/>
    <w:rsid w:val="00C632CF"/>
    <w:rsid w:val="00C753FC"/>
    <w:rsid w:val="00C77936"/>
    <w:rsid w:val="00C909D6"/>
    <w:rsid w:val="00CD36DC"/>
    <w:rsid w:val="00CD69A4"/>
    <w:rsid w:val="00CE1389"/>
    <w:rsid w:val="00CE5FF5"/>
    <w:rsid w:val="00D21595"/>
    <w:rsid w:val="00D4590D"/>
    <w:rsid w:val="00D46C5E"/>
    <w:rsid w:val="00D64403"/>
    <w:rsid w:val="00D8581E"/>
    <w:rsid w:val="00DA5FBE"/>
    <w:rsid w:val="00DA69E9"/>
    <w:rsid w:val="00DF12FD"/>
    <w:rsid w:val="00E05BFB"/>
    <w:rsid w:val="00E101AE"/>
    <w:rsid w:val="00E1328B"/>
    <w:rsid w:val="00E21115"/>
    <w:rsid w:val="00E26018"/>
    <w:rsid w:val="00E450EE"/>
    <w:rsid w:val="00E74414"/>
    <w:rsid w:val="00E80385"/>
    <w:rsid w:val="00EA4D4D"/>
    <w:rsid w:val="00EA504C"/>
    <w:rsid w:val="00EE56E1"/>
    <w:rsid w:val="00F000A2"/>
    <w:rsid w:val="00F5325B"/>
    <w:rsid w:val="00F53D6D"/>
    <w:rsid w:val="00F66F61"/>
    <w:rsid w:val="00F70CBD"/>
    <w:rsid w:val="00F85073"/>
    <w:rsid w:val="00FA17BC"/>
    <w:rsid w:val="00FD193C"/>
    <w:rsid w:val="00FD2D9C"/>
    <w:rsid w:val="00FD69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4642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594E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94EE5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94E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94EE5"/>
    <w:rPr>
      <w:rFonts w:cs="Times New Roman"/>
    </w:rPr>
  </w:style>
  <w:style w:type="paragraph" w:styleId="ListParagraph">
    <w:name w:val="List Paragraph"/>
    <w:basedOn w:val="Normal"/>
    <w:uiPriority w:val="99"/>
    <w:qFormat/>
    <w:rsid w:val="00861819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143136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8A1FF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D459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590D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99"/>
    <w:qFormat/>
    <w:rsid w:val="007D32CF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3771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1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1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1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1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1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1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1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1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1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1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1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1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1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1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1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1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1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1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1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1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1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1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1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1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1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1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1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1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1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1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header" Target="header1.xml"/><Relationship Id="rId26" Type="http://schemas.openxmlformats.org/officeDocument/2006/relationships/image" Target="media/image16.png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5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oter" Target="footer1.xm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4.pn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footer" Target="footer3.xml"/><Relationship Id="rId28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header" Target="header3.xml"/><Relationship Id="rId27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3.emf"/><Relationship Id="rId1" Type="http://schemas.openxmlformats.org/officeDocument/2006/relationships/image" Target="media/image12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13.emf"/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179</TotalTime>
  <Pages>5</Pages>
  <Words>899</Words>
  <Characters>5130</Characters>
  <Application>Microsoft Office Outlook</Application>
  <DocSecurity>0</DocSecurity>
  <Lines>0</Lines>
  <Paragraphs>0</Paragraphs>
  <ScaleCrop>false</ScaleCrop>
  <Company>TOSHIBA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osman işleyen</dc:creator>
  <cp:keywords/>
  <dc:description/>
  <cp:lastModifiedBy>edanur</cp:lastModifiedBy>
  <cp:revision>134</cp:revision>
  <dcterms:created xsi:type="dcterms:W3CDTF">2012-04-14T14:15:00Z</dcterms:created>
  <dcterms:modified xsi:type="dcterms:W3CDTF">2014-03-08T13:15:00Z</dcterms:modified>
</cp:coreProperties>
</file>